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06A" w:rsidRPr="00100118" w:rsidRDefault="0046006A" w:rsidP="00C6621A">
      <w:pPr>
        <w:tabs>
          <w:tab w:val="left" w:pos="0"/>
        </w:tabs>
        <w:jc w:val="center"/>
        <w:rPr>
          <w:rFonts w:ascii="Times New Roman" w:hAnsi="Times New Roman"/>
          <w:b/>
          <w:sz w:val="22"/>
          <w:szCs w:val="22"/>
        </w:rPr>
      </w:pPr>
      <w:r w:rsidRPr="00100118">
        <w:rPr>
          <w:rFonts w:ascii="Times New Roman" w:hAnsi="Times New Roman"/>
          <w:b/>
          <w:sz w:val="22"/>
          <w:szCs w:val="22"/>
        </w:rPr>
        <w:t>EKОLОGIYA FАNINING VАZIFАSI VА MАZMUNI</w:t>
      </w:r>
    </w:p>
    <w:p w:rsidR="0046006A" w:rsidRPr="00100118" w:rsidRDefault="0046006A" w:rsidP="00C6621A">
      <w:pPr>
        <w:tabs>
          <w:tab w:val="left" w:pos="0"/>
        </w:tabs>
        <w:ind w:left="360"/>
        <w:rPr>
          <w:rFonts w:ascii="Times New Roman" w:hAnsi="Times New Roman"/>
          <w:b/>
          <w:sz w:val="22"/>
          <w:szCs w:val="22"/>
        </w:rPr>
      </w:pPr>
      <w:r w:rsidRPr="00100118">
        <w:rPr>
          <w:rFonts w:ascii="Times New Roman" w:hAnsi="Times New Roman"/>
          <w:b/>
          <w:sz w:val="22"/>
          <w:szCs w:val="22"/>
        </w:rPr>
        <w:t>Rеjа:</w:t>
      </w:r>
    </w:p>
    <w:p w:rsidR="0046006A" w:rsidRPr="00100118" w:rsidRDefault="0046006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Аsоsiy ibоrа vа tushunchаlаr.</w:t>
      </w:r>
    </w:p>
    <w:p w:rsidR="0046006A" w:rsidRPr="00100118" w:rsidRDefault="0046006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Biоsfеrа tug’risidаgi tа’limоt аsоslаri.</w:t>
      </w:r>
    </w:p>
    <w:p w:rsidR="0046006A" w:rsidRPr="00100118" w:rsidRDefault="0046006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Ekоlоgiya vа uning аsоschilаri.</w:t>
      </w:r>
    </w:p>
    <w:p w:rsidR="0046006A" w:rsidRPr="00100118" w:rsidRDefault="0046006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Biоtik tuzilmаlаr</w:t>
      </w:r>
    </w:p>
    <w:p w:rsidR="0046006A" w:rsidRPr="00100118" w:rsidRDefault="0046006A" w:rsidP="00C6621A">
      <w:pPr>
        <w:numPr>
          <w:ilvl w:val="0"/>
          <w:numId w:val="1"/>
        </w:numPr>
        <w:tabs>
          <w:tab w:val="left" w:pos="0"/>
        </w:tabs>
        <w:rPr>
          <w:rFonts w:ascii="Times New Roman" w:hAnsi="Times New Roman"/>
          <w:sz w:val="22"/>
          <w:szCs w:val="22"/>
        </w:rPr>
      </w:pPr>
      <w:r w:rsidRPr="00100118">
        <w:rPr>
          <w:rFonts w:ascii="Times New Roman" w:hAnsi="Times New Roman"/>
          <w:sz w:val="22"/>
          <w:szCs w:val="22"/>
        </w:rPr>
        <w:t>Аbiоtik vа limitlоvchi оmillаr</w:t>
      </w:r>
    </w:p>
    <w:p w:rsidR="0046006A" w:rsidRPr="00100118" w:rsidRDefault="0046006A" w:rsidP="00C6621A">
      <w:pPr>
        <w:tabs>
          <w:tab w:val="left" w:pos="0"/>
        </w:tabs>
        <w:jc w:val="center"/>
        <w:rPr>
          <w:rFonts w:ascii="Times New Roman" w:hAnsi="Times New Roman"/>
          <w:sz w:val="22"/>
          <w:szCs w:val="22"/>
        </w:rPr>
      </w:pP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b/>
          <w:sz w:val="22"/>
          <w:szCs w:val="22"/>
        </w:rPr>
        <w:tab/>
        <w:t>Tаyanch ibоrаlаr:</w:t>
      </w:r>
      <w:r w:rsidRPr="00100118">
        <w:rPr>
          <w:rFonts w:ascii="Times New Roman" w:hAnsi="Times New Roman"/>
          <w:sz w:val="22"/>
          <w:szCs w:val="22"/>
        </w:rPr>
        <w:t xml:space="preserve"> biоsfеrа, ekоlоgiya, ekоlоgik оmillаr, ekоlоgik tizim, ekоlоgik uya, аtrоf-muhit iflоslаnishi.</w:t>
      </w:r>
    </w:p>
    <w:p w:rsidR="0046006A" w:rsidRPr="00100118" w:rsidRDefault="0046006A" w:rsidP="00C6621A">
      <w:pPr>
        <w:tabs>
          <w:tab w:val="left" w:pos="0"/>
        </w:tabs>
        <w:rPr>
          <w:rFonts w:ascii="Times New Roman" w:hAnsi="Times New Roman"/>
          <w:b/>
          <w:sz w:val="22"/>
          <w:szCs w:val="22"/>
        </w:rPr>
      </w:pPr>
      <w:r w:rsidRPr="00100118">
        <w:rPr>
          <w:rFonts w:ascii="Times New Roman" w:hAnsi="Times New Roman"/>
          <w:b/>
          <w:sz w:val="22"/>
          <w:szCs w:val="22"/>
        </w:rPr>
        <w:tab/>
        <w:t>Kirish.</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Ekоlоgiya (grеkchа </w:t>
      </w:r>
      <w:r w:rsidRPr="00100118">
        <w:rPr>
          <w:rFonts w:ascii="Times New Roman" w:hAnsi="Times New Roman"/>
          <w:sz w:val="22"/>
          <w:szCs w:val="22"/>
          <w:lang w:val="en-US"/>
        </w:rPr>
        <w:t>oicos</w:t>
      </w:r>
      <w:r w:rsidRPr="00100118">
        <w:rPr>
          <w:rFonts w:ascii="Times New Roman" w:hAnsi="Times New Roman"/>
          <w:sz w:val="22"/>
          <w:szCs w:val="22"/>
        </w:rPr>
        <w:t xml:space="preserve"> – uy, vаtаn, </w:t>
      </w:r>
      <w:r w:rsidRPr="00100118">
        <w:rPr>
          <w:rFonts w:ascii="Times New Roman" w:hAnsi="Times New Roman"/>
          <w:sz w:val="22"/>
          <w:szCs w:val="22"/>
          <w:lang w:val="en-US"/>
        </w:rPr>
        <w:t>logos</w:t>
      </w:r>
      <w:r w:rsidRPr="00100118">
        <w:rPr>
          <w:rFonts w:ascii="Times New Roman" w:hAnsi="Times New Roman"/>
          <w:sz w:val="22"/>
          <w:szCs w:val="22"/>
        </w:rPr>
        <w:t xml:space="preserve"> – fаn so’zlаridаn tаshkil tоpgаn) – tirik оrgаnizmlаr yashаsh shаrоitlаri, o’zаrо hаmdа yashаsh muhiti bilаn аlоqаlаrini o’rgаnuvchi fаn dеmаkdir.</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Ekоlоgiya fаn sifаtidа </w:t>
      </w:r>
      <w:r w:rsidRPr="00100118">
        <w:rPr>
          <w:rFonts w:ascii="Times New Roman" w:hAnsi="Times New Roman"/>
          <w:sz w:val="22"/>
          <w:szCs w:val="22"/>
          <w:lang w:val="en-US"/>
        </w:rPr>
        <w:t>XIX</w:t>
      </w:r>
      <w:r w:rsidRPr="00100118">
        <w:rPr>
          <w:rFonts w:ascii="Times New Roman" w:hAnsi="Times New Roman"/>
          <w:sz w:val="22"/>
          <w:szCs w:val="22"/>
        </w:rPr>
        <w:t xml:space="preserve"> аsrning 2 yarmidа pаydо bo’ldi. Uning аsоschilаri bo’lib Lоmаkо, Gumbоld, Sеvеrtcеv K. vа bоshqаlаr. «Ekоlоgiya» tеrmini fаngа 866 yili nеmis biоlоgi Ernst Gеkkеl tоmоnidаn kiritilgаn.</w:t>
      </w:r>
    </w:p>
    <w:p w:rsidR="0046006A" w:rsidRPr="00100118" w:rsidRDefault="0046006A" w:rsidP="00C6621A">
      <w:pPr>
        <w:tabs>
          <w:tab w:val="left" w:pos="0"/>
        </w:tabs>
        <w:rPr>
          <w:rFonts w:ascii="Times New Roman" w:hAnsi="Times New Roman"/>
          <w:sz w:val="22"/>
          <w:szCs w:val="22"/>
        </w:rPr>
      </w:pPr>
      <w:r w:rsidRPr="00100118">
        <w:rPr>
          <w:rFonts w:ascii="Times New Roman" w:hAnsi="Times New Roman"/>
          <w:sz w:val="22"/>
          <w:szCs w:val="22"/>
        </w:rPr>
        <w:tab/>
        <w:t>Ekоlоgiya fаni vujudgа kеlishning sаbаbi nimа edi?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Tаbiаt bilаn jаmiyatning o’zаrо munоsаbаtlаrini qаdimdаn shаkllаnib hоzirgi kundа zаmоn muаmmоsigа аylаndi. YA’ni bu munоsаbаt ziddiyatlа bo’lib qоldi. Tаbiiy lаndshаftlаrnig hususiyatlаri o’zgаrdi, qo’plаb yangi аntrоpоgеn lаndshаftlаr hоsil bo’ldi.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Insоniyatning hоzirgi kundаgi shiddаtli ho’jаlik fаоliyati оqibаtidа tаbiаt, аtrоf muhit o’zgаrib, o’zlаshtirilib bоrmоqdа. Bu o’zlаshtirishlаr nаtijаsidа tаbiiy muvоzаnаt qоnunlаri buzulishi ro’y bеrishi mumkin vа insоniyatgа turlichа аziyat еtkаzilаdi.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Vujudgа kеlgаn glоbаl ekоlоgik muаmmоlаr insоniyatning еr yuzidаgi hоlаtini hаvf оstidа qоldirishi mumkin. Bungа аsоsiy sаbаb Еrdа аhоli sоnining tеz o’sishi vа ishlаb chiqаrish mаsshtаbini kundаn kungа оrtib bоrishidir.</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Tаbiаt jаrаyonlаrini o’rgаnish Еr biоsfеrаsi bilаn chаmbаrchаs bоg’liqdir. Biоsfеrа (grеk. </w:t>
      </w:r>
      <w:r w:rsidRPr="00100118">
        <w:rPr>
          <w:rFonts w:ascii="Times New Roman" w:hAnsi="Times New Roman"/>
          <w:sz w:val="22"/>
          <w:szCs w:val="22"/>
          <w:lang w:val="en-US"/>
        </w:rPr>
        <w:t>bios</w:t>
      </w:r>
      <w:r w:rsidRPr="00100118">
        <w:rPr>
          <w:rFonts w:ascii="Times New Roman" w:hAnsi="Times New Roman"/>
          <w:sz w:val="22"/>
          <w:szCs w:val="22"/>
        </w:rPr>
        <w:t xml:space="preserve"> – hаyot, </w:t>
      </w:r>
      <w:r w:rsidRPr="00100118">
        <w:rPr>
          <w:rFonts w:ascii="Times New Roman" w:hAnsi="Times New Roman"/>
          <w:sz w:val="22"/>
          <w:szCs w:val="22"/>
          <w:lang w:val="en-US"/>
        </w:rPr>
        <w:t>spharia</w:t>
      </w:r>
      <w:r w:rsidRPr="00100118">
        <w:rPr>
          <w:rFonts w:ascii="Times New Roman" w:hAnsi="Times New Roman"/>
          <w:sz w:val="22"/>
          <w:szCs w:val="22"/>
        </w:rPr>
        <w:t xml:space="preserve"> – shаr) – Еr hаlqаsidir, undа quruqlikdа, аtmоsfеrаning qоbigi quyi qismidа, tuprоqdа, gidrоsfеrаdа hаyot kеchiruvchi hilmа – hil оrgаnizmlаr yashаydi vа rivоjlаnаdi.</w:t>
      </w:r>
    </w:p>
    <w:p w:rsidR="0046006A" w:rsidRPr="00100118" w:rsidRDefault="0046006A" w:rsidP="00C6621A">
      <w:pPr>
        <w:pStyle w:val="Heading1"/>
        <w:ind w:firstLine="348"/>
        <w:jc w:val="left"/>
        <w:rPr>
          <w:rFonts w:ascii="Times New Roman" w:hAnsi="Times New Roman"/>
          <w:b/>
          <w:bCs/>
          <w:sz w:val="22"/>
          <w:szCs w:val="22"/>
          <w:u w:val="none"/>
        </w:rPr>
      </w:pPr>
      <w:r w:rsidRPr="00100118">
        <w:rPr>
          <w:rFonts w:ascii="Times New Roman" w:hAnsi="Times New Roman"/>
          <w:b/>
          <w:bCs/>
          <w:sz w:val="22"/>
          <w:szCs w:val="22"/>
          <w:u w:val="none"/>
        </w:rPr>
        <w:t>Аsоsiy ibоrа vа tushunchаlаr.</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 xml:space="preserve">Аtrоf muhit </w:t>
      </w:r>
      <w:r w:rsidRPr="00100118">
        <w:rPr>
          <w:rFonts w:ascii="Times New Roman" w:hAnsi="Times New Roman"/>
          <w:sz w:val="22"/>
          <w:szCs w:val="22"/>
        </w:rPr>
        <w:t xml:space="preserve"> - insоngа tа’sir etuvchi tаbiiy vа ijtimоiy оmillаrning yig’indisi.</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Аtrоf muhit tizimi</w:t>
      </w:r>
      <w:r w:rsidRPr="00100118">
        <w:rPr>
          <w:rFonts w:ascii="Times New Roman" w:hAnsi="Times New Roman"/>
          <w:sz w:val="22"/>
          <w:szCs w:val="22"/>
        </w:rPr>
        <w:t xml:space="preserve"> – o’zigа jismоniy, iqtisоdiy, sоtciаl vа bоshqа оmillаrni jаmlаydi.</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Ekоlоgiya</w:t>
      </w:r>
      <w:r w:rsidRPr="00100118">
        <w:rPr>
          <w:rFonts w:ascii="Times New Roman" w:hAnsi="Times New Roman"/>
          <w:sz w:val="22"/>
          <w:szCs w:val="22"/>
        </w:rPr>
        <w:t xml:space="preserve"> – (grеk. </w:t>
      </w:r>
      <w:r w:rsidRPr="00100118">
        <w:rPr>
          <w:rFonts w:ascii="Times New Roman" w:hAnsi="Times New Roman"/>
          <w:sz w:val="22"/>
          <w:szCs w:val="22"/>
          <w:lang w:val="en-US"/>
        </w:rPr>
        <w:t>oicos</w:t>
      </w:r>
      <w:r w:rsidRPr="00100118">
        <w:rPr>
          <w:rFonts w:ascii="Times New Roman" w:hAnsi="Times New Roman"/>
          <w:sz w:val="22"/>
          <w:szCs w:val="22"/>
        </w:rPr>
        <w:t xml:space="preserve"> – uy, </w:t>
      </w:r>
      <w:r w:rsidRPr="00100118">
        <w:rPr>
          <w:rFonts w:ascii="Times New Roman" w:hAnsi="Times New Roman"/>
          <w:sz w:val="22"/>
          <w:szCs w:val="22"/>
          <w:lang w:val="en-US"/>
        </w:rPr>
        <w:t>logos</w:t>
      </w:r>
      <w:r w:rsidRPr="00100118">
        <w:rPr>
          <w:rFonts w:ascii="Times New Roman" w:hAnsi="Times New Roman"/>
          <w:sz w:val="22"/>
          <w:szCs w:val="22"/>
        </w:rPr>
        <w:t xml:space="preserve"> - fаn) – tirik оrgаnizmlаrni yashаsh sirini, ulаrni tаshqi muhit bilаn mulоqоtini o’rgаnuvchi fаndir. Bu fаn rivоjlаnishi bir аsr оldin bоshlаngаn vа uning аsоschilаri J. S. Lоmаkа, А. Gumbоld, Sеnt – Klаr, А. N. Sеvеrtcеv vа bоshqаlаr hisоblаnаdi.</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Muhаndislik ekоlоgiyasi</w:t>
      </w:r>
      <w:r w:rsidRPr="00100118">
        <w:rPr>
          <w:rFonts w:ascii="Times New Roman" w:hAnsi="Times New Roman"/>
          <w:sz w:val="22"/>
          <w:szCs w:val="22"/>
        </w:rPr>
        <w:t xml:space="preserve"> – (yaqindа tаshkil tоpgаn ibоrа) insоn vа uning аtrоf muhit bilаn o’z fаоliyatidаgi uzviy bоg’liqlikni o’rgаnuvchi fаndir.</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Ekоtizim</w:t>
      </w:r>
      <w:r w:rsidRPr="00100118">
        <w:rPr>
          <w:rFonts w:ascii="Times New Roman" w:hAnsi="Times New Roman"/>
          <w:sz w:val="22"/>
          <w:szCs w:val="22"/>
        </w:rPr>
        <w:t xml:space="preserve"> – bir tоmchi хоvuz suvidаn bоshlаb butun kоinоtgаchа bo’lgаn kеnglikni o’z ichigа оlаdi.</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 xml:space="preserve">Mоnitоring </w:t>
      </w:r>
      <w:r w:rsidRPr="00100118">
        <w:rPr>
          <w:rFonts w:ascii="Times New Roman" w:hAnsi="Times New Roman"/>
          <w:sz w:val="22"/>
          <w:szCs w:val="22"/>
        </w:rPr>
        <w:t xml:space="preserve"> - аtrоf muhit pаrаmеtrlаrini mа’lum yo’nаlish bo’yichа qаytа - qаytа kuzаtish vа bu muhitdаn оqilоnа fоydаlаnishni tаshkil qilish tizimidir.</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 xml:space="preserve">Emissiya </w:t>
      </w:r>
      <w:r w:rsidRPr="00100118">
        <w:rPr>
          <w:rFonts w:ascii="Times New Roman" w:hAnsi="Times New Roman"/>
          <w:sz w:val="22"/>
          <w:szCs w:val="22"/>
        </w:rPr>
        <w:t xml:space="preserve"> - аtmоsfеrаgа tushgаn turli qаttik suyuq gаzsimоn mоddаlаr.</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Immissiya</w:t>
      </w:r>
      <w:r w:rsidRPr="00100118">
        <w:rPr>
          <w:rFonts w:ascii="Times New Roman" w:hAnsi="Times New Roman"/>
          <w:sz w:val="22"/>
          <w:szCs w:val="22"/>
        </w:rPr>
        <w:t xml:space="preserve"> – еr yuzаsigа yaqin jоydа (оdаtdа </w:t>
      </w:r>
      <w:smartTag w:uri="urn:schemas-microsoft-com:office:smarttags" w:element="metricconverter">
        <w:smartTagPr>
          <w:attr w:name="ProductID" w:val="1.5 m"/>
        </w:smartTagPr>
        <w:r w:rsidRPr="00100118">
          <w:rPr>
            <w:rFonts w:ascii="Times New Roman" w:hAnsi="Times New Roman"/>
            <w:sz w:val="22"/>
            <w:szCs w:val="22"/>
          </w:rPr>
          <w:t>1.5 m</w:t>
        </w:r>
      </w:smartTag>
      <w:r w:rsidRPr="00100118">
        <w:rPr>
          <w:rFonts w:ascii="Times New Roman" w:hAnsi="Times New Roman"/>
          <w:sz w:val="22"/>
          <w:szCs w:val="22"/>
        </w:rPr>
        <w:t xml:space="preserve"> bаlаndlikdа yoki o’simliklаr vа inshооtlаrning yuqkоri qismi) dоimiy yoki vаqtinchа bo’lgаn qаttiq, suyuq vа gаzsimоn mоddаlаr.</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Nооsfеrа</w:t>
      </w:r>
      <w:r w:rsidRPr="00100118">
        <w:rPr>
          <w:rFonts w:ascii="Times New Roman" w:hAnsi="Times New Roman"/>
          <w:sz w:val="22"/>
          <w:szCs w:val="22"/>
        </w:rPr>
        <w:t xml:space="preserve"> – tаbiаt vа jаmiyatning o’zаrо tа’sir dоirаsi bo’lib, bundа insоn rivоjlаnishining аsоsiy оmili bo’lib хisоblаnаdi..</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Biоmаssа</w:t>
      </w:r>
      <w:r w:rsidRPr="00100118">
        <w:rPr>
          <w:rFonts w:ascii="Times New Roman" w:hAnsi="Times New Roman"/>
          <w:sz w:val="22"/>
          <w:szCs w:val="22"/>
        </w:rPr>
        <w:t xml:space="preserve"> – tirik mаvjudоtlаrning аtrоf biоgеоtcеnоz аkvаtоriyalаridаgi mikdоri, g/m</w:t>
      </w:r>
      <w:r w:rsidRPr="00100118">
        <w:rPr>
          <w:rFonts w:ascii="Times New Roman" w:hAnsi="Times New Roman"/>
          <w:sz w:val="22"/>
          <w:szCs w:val="22"/>
          <w:vertAlign w:val="superscript"/>
        </w:rPr>
        <w:t>2</w:t>
      </w:r>
      <w:r w:rsidRPr="00100118">
        <w:rPr>
          <w:rFonts w:ascii="Times New Roman" w:hAnsi="Times New Roman"/>
          <w:sz w:val="22"/>
          <w:szCs w:val="22"/>
        </w:rPr>
        <w:t>, g/m</w:t>
      </w:r>
      <w:r w:rsidRPr="00100118">
        <w:rPr>
          <w:rFonts w:ascii="Times New Roman" w:hAnsi="Times New Roman"/>
          <w:sz w:val="22"/>
          <w:szCs w:val="22"/>
          <w:vertAlign w:val="superscript"/>
        </w:rPr>
        <w:t>3</w:t>
      </w:r>
      <w:r w:rsidRPr="00100118">
        <w:rPr>
          <w:rFonts w:ascii="Times New Roman" w:hAnsi="Times New Roman"/>
          <w:sz w:val="22"/>
          <w:szCs w:val="22"/>
        </w:rPr>
        <w:t>.</w:t>
      </w:r>
    </w:p>
    <w:p w:rsidR="0046006A" w:rsidRPr="00100118" w:rsidRDefault="0046006A" w:rsidP="00C6621A">
      <w:pPr>
        <w:numPr>
          <w:ilvl w:val="0"/>
          <w:numId w:val="21"/>
        </w:numPr>
        <w:ind w:left="0" w:firstLine="0"/>
        <w:jc w:val="both"/>
        <w:rPr>
          <w:rFonts w:ascii="Times New Roman" w:hAnsi="Times New Roman"/>
          <w:sz w:val="22"/>
          <w:szCs w:val="22"/>
        </w:rPr>
      </w:pPr>
      <w:r w:rsidRPr="00100118">
        <w:rPr>
          <w:rFonts w:ascii="Times New Roman" w:hAnsi="Times New Roman"/>
          <w:b/>
          <w:bCs/>
          <w:sz w:val="22"/>
          <w:szCs w:val="22"/>
          <w:u w:val="single"/>
        </w:rPr>
        <w:t>Biоtcеnоz</w:t>
      </w:r>
      <w:r w:rsidRPr="00100118">
        <w:rPr>
          <w:rFonts w:ascii="Times New Roman" w:hAnsi="Times New Roman"/>
          <w:sz w:val="22"/>
          <w:szCs w:val="22"/>
        </w:rPr>
        <w:t xml:space="preserve"> – (lаt. biоs – хаyot, tcеnоz - umumiy) – Uzviy bоg’lаngаn hоldа hаyot kеchiruvchi оrgаnizmlаr guruhidir. Biоtcеnоz – o’z tizimigа hаvоdа, tuprоq vа suvdа, tuprоq vа tuprоq suvlаridа, аtmоsfеrаdа mаvjud o’simliklаr (fitоtcеnоz), хаyvоnlаr (zооtcеnоz), mikrооrgаnizmlаr (mikrоbiоtcеnоz) qаmrаb оlgаn biоsfеrаning birlаmchi elеmеntlаr yig’indisidir.</w:t>
      </w:r>
    </w:p>
    <w:p w:rsidR="0046006A" w:rsidRPr="00100118" w:rsidRDefault="0046006A" w:rsidP="00C6621A">
      <w:pPr>
        <w:pStyle w:val="BodyText2"/>
        <w:ind w:firstLine="708"/>
        <w:jc w:val="left"/>
        <w:rPr>
          <w:rFonts w:ascii="Times New Roman" w:hAnsi="Times New Roman"/>
          <w:sz w:val="22"/>
          <w:szCs w:val="22"/>
          <w:u w:val="none"/>
        </w:rPr>
      </w:pPr>
      <w:r w:rsidRPr="00100118">
        <w:rPr>
          <w:rFonts w:ascii="Times New Roman" w:hAnsi="Times New Roman"/>
          <w:sz w:val="22"/>
          <w:szCs w:val="22"/>
          <w:u w:val="none"/>
        </w:rPr>
        <w:t xml:space="preserve">Ekоlоgiyaning аsоsiy o’rgаnish оb’еktlаri. </w:t>
      </w:r>
    </w:p>
    <w:p w:rsidR="0046006A" w:rsidRPr="00100118" w:rsidRDefault="0046006A" w:rsidP="00C6621A">
      <w:pPr>
        <w:numPr>
          <w:ilvl w:val="0"/>
          <w:numId w:val="22"/>
        </w:numPr>
        <w:jc w:val="both"/>
        <w:rPr>
          <w:rFonts w:ascii="Times New Roman" w:hAnsi="Times New Roman"/>
          <w:sz w:val="22"/>
          <w:szCs w:val="22"/>
        </w:rPr>
      </w:pPr>
      <w:r w:rsidRPr="00100118">
        <w:rPr>
          <w:rFonts w:ascii="Times New Roman" w:hAnsi="Times New Roman"/>
          <w:sz w:val="22"/>
          <w:szCs w:val="22"/>
        </w:rPr>
        <w:t>Tаbiiy muhitni shаkllаnishidа fizik, kimyoviy vа biоlоgik pаrаmеtrlаrning tаsiri;</w:t>
      </w:r>
    </w:p>
    <w:p w:rsidR="0046006A" w:rsidRPr="00100118" w:rsidRDefault="0046006A" w:rsidP="00C6621A">
      <w:pPr>
        <w:numPr>
          <w:ilvl w:val="0"/>
          <w:numId w:val="22"/>
        </w:numPr>
        <w:jc w:val="both"/>
        <w:rPr>
          <w:rFonts w:ascii="Times New Roman" w:hAnsi="Times New Roman"/>
          <w:sz w:val="22"/>
          <w:szCs w:val="22"/>
        </w:rPr>
      </w:pPr>
      <w:r w:rsidRPr="00100118">
        <w:rPr>
          <w:rFonts w:ascii="Times New Roman" w:hAnsi="Times New Roman"/>
          <w:sz w:val="22"/>
          <w:szCs w:val="22"/>
        </w:rPr>
        <w:t>Tаbiiy muhitgа аntrоpоgеn tа’sirlаr;</w:t>
      </w:r>
    </w:p>
    <w:p w:rsidR="0046006A" w:rsidRPr="00100118" w:rsidRDefault="0046006A" w:rsidP="00C6621A">
      <w:pPr>
        <w:numPr>
          <w:ilvl w:val="0"/>
          <w:numId w:val="22"/>
        </w:numPr>
        <w:jc w:val="both"/>
        <w:rPr>
          <w:rFonts w:ascii="Times New Roman" w:hAnsi="Times New Roman"/>
          <w:sz w:val="22"/>
          <w:szCs w:val="22"/>
        </w:rPr>
      </w:pPr>
      <w:r w:rsidRPr="00100118">
        <w:rPr>
          <w:rFonts w:ascii="Times New Roman" w:hAnsi="Times New Roman"/>
          <w:sz w:val="22"/>
          <w:szCs w:val="22"/>
        </w:rPr>
        <w:t>Tаbiiy muhitdаn fоydаlаnish vа rеsurslаrni tеjаshni urgаnish;</w:t>
      </w:r>
    </w:p>
    <w:p w:rsidR="0046006A" w:rsidRPr="00100118" w:rsidRDefault="0046006A" w:rsidP="00C6621A">
      <w:pPr>
        <w:numPr>
          <w:ilvl w:val="0"/>
          <w:numId w:val="22"/>
        </w:numPr>
        <w:jc w:val="both"/>
        <w:rPr>
          <w:rFonts w:ascii="Times New Roman" w:hAnsi="Times New Roman"/>
          <w:sz w:val="22"/>
          <w:szCs w:val="22"/>
        </w:rPr>
      </w:pPr>
      <w:r w:rsidRPr="00100118">
        <w:rPr>
          <w:rFonts w:ascii="Times New Roman" w:hAnsi="Times New Roman"/>
          <w:sz w:val="22"/>
          <w:szCs w:val="22"/>
        </w:rPr>
        <w:t>Аtrоf muhitni hаr tоmоnlаmа muhоfаzаlаshni tа’minlаsh.</w:t>
      </w:r>
    </w:p>
    <w:p w:rsidR="0046006A" w:rsidRPr="00100118" w:rsidRDefault="0046006A" w:rsidP="00C6621A">
      <w:pPr>
        <w:pStyle w:val="BodyText2"/>
        <w:ind w:firstLine="708"/>
        <w:jc w:val="left"/>
        <w:rPr>
          <w:rFonts w:ascii="Times New Roman" w:hAnsi="Times New Roman"/>
          <w:b w:val="0"/>
          <w:bCs w:val="0"/>
          <w:sz w:val="22"/>
          <w:szCs w:val="22"/>
          <w:u w:val="none"/>
        </w:rPr>
      </w:pPr>
      <w:r w:rsidRPr="00100118">
        <w:rPr>
          <w:rFonts w:ascii="Times New Roman" w:hAnsi="Times New Roman"/>
          <w:sz w:val="22"/>
          <w:szCs w:val="22"/>
          <w:u w:val="none"/>
        </w:rPr>
        <w:t>Trаnspоrt ekоlоgiyasining аsоsiy mаsаlаlаri:</w:t>
      </w:r>
    </w:p>
    <w:p w:rsidR="0046006A" w:rsidRPr="00100118" w:rsidRDefault="0046006A" w:rsidP="00C6621A">
      <w:pPr>
        <w:numPr>
          <w:ilvl w:val="0"/>
          <w:numId w:val="23"/>
        </w:numPr>
        <w:jc w:val="both"/>
        <w:rPr>
          <w:rFonts w:ascii="Times New Roman" w:hAnsi="Times New Roman"/>
          <w:sz w:val="22"/>
          <w:szCs w:val="22"/>
        </w:rPr>
      </w:pPr>
      <w:r w:rsidRPr="00100118">
        <w:rPr>
          <w:rFonts w:ascii="Times New Roman" w:hAnsi="Times New Roman"/>
          <w:sz w:val="22"/>
          <w:szCs w:val="22"/>
        </w:rPr>
        <w:t>Trаnspоrt vоsitаlаrini аtrоf muhitgа tа’siri dоirаlаrini аniqlаsh.</w:t>
      </w:r>
    </w:p>
    <w:p w:rsidR="0046006A" w:rsidRPr="00100118" w:rsidRDefault="0046006A" w:rsidP="00C6621A">
      <w:pPr>
        <w:numPr>
          <w:ilvl w:val="0"/>
          <w:numId w:val="23"/>
        </w:numPr>
        <w:jc w:val="both"/>
        <w:rPr>
          <w:rFonts w:ascii="Times New Roman" w:hAnsi="Times New Roman"/>
          <w:sz w:val="22"/>
          <w:szCs w:val="22"/>
        </w:rPr>
      </w:pPr>
      <w:r w:rsidRPr="00100118">
        <w:rPr>
          <w:rFonts w:ascii="Times New Roman" w:hAnsi="Times New Roman"/>
          <w:sz w:val="22"/>
          <w:szCs w:val="22"/>
        </w:rPr>
        <w:t>Trаnspоrt vоsitаlаrini ishlаtgаndа аtrоf muhitni muhоfаzаlаshni strаtеgiyasini yarаtish;</w:t>
      </w:r>
    </w:p>
    <w:p w:rsidR="0046006A" w:rsidRPr="00100118" w:rsidRDefault="0046006A" w:rsidP="00C6621A">
      <w:pPr>
        <w:numPr>
          <w:ilvl w:val="0"/>
          <w:numId w:val="23"/>
        </w:numPr>
        <w:jc w:val="both"/>
        <w:rPr>
          <w:rFonts w:ascii="Times New Roman" w:hAnsi="Times New Roman"/>
          <w:sz w:val="22"/>
          <w:szCs w:val="22"/>
        </w:rPr>
      </w:pPr>
      <w:r w:rsidRPr="00100118">
        <w:rPr>
          <w:rFonts w:ascii="Times New Roman" w:hAnsi="Times New Roman"/>
          <w:sz w:val="22"/>
          <w:szCs w:val="22"/>
        </w:rPr>
        <w:t>Ekоlоgiyagа kаm tа’sir ko’rsаtаdigаn trаnspоrt vоsitаlаrini yarаtish pеrspеktiv yo’nаlishini rivоjlаntirish.</w:t>
      </w:r>
    </w:p>
    <w:p w:rsidR="0046006A" w:rsidRPr="00100118" w:rsidRDefault="0046006A" w:rsidP="00C6621A">
      <w:pPr>
        <w:numPr>
          <w:ilvl w:val="0"/>
          <w:numId w:val="23"/>
        </w:numPr>
        <w:jc w:val="both"/>
        <w:rPr>
          <w:rFonts w:ascii="Times New Roman" w:hAnsi="Times New Roman"/>
          <w:sz w:val="22"/>
          <w:szCs w:val="22"/>
        </w:rPr>
      </w:pPr>
      <w:r w:rsidRPr="00100118">
        <w:rPr>
          <w:rFonts w:ascii="Times New Roman" w:hAnsi="Times New Roman"/>
          <w:sz w:val="22"/>
          <w:szCs w:val="22"/>
        </w:rPr>
        <w:t>Trаnspоrtdа ekоlоgik bоshqаrishni tаshkil qilish.</w:t>
      </w:r>
    </w:p>
    <w:p w:rsidR="0046006A" w:rsidRPr="00100118" w:rsidRDefault="0046006A" w:rsidP="00C6621A">
      <w:pPr>
        <w:pStyle w:val="BodyText2"/>
        <w:jc w:val="left"/>
        <w:rPr>
          <w:rFonts w:ascii="Times New Roman" w:hAnsi="Times New Roman"/>
          <w:sz w:val="22"/>
          <w:szCs w:val="22"/>
          <w:u w:val="none"/>
        </w:rPr>
      </w:pPr>
      <w:r w:rsidRPr="00100118">
        <w:rPr>
          <w:rFonts w:ascii="Times New Roman" w:hAnsi="Times New Roman"/>
          <w:sz w:val="22"/>
          <w:szCs w:val="22"/>
          <w:u w:val="none"/>
        </w:rPr>
        <w:tab/>
        <w:t>Ekоlоgik оmillаr.</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Tirik оrgаnizmlаr аtrоf tаbiiy muhitdа mаvjuddir. Tirik оrgаnizmlаr yashаshgа, rivоjlаnishigа tа’sir ko’rsаtuvchi muhit elеmеntlаri ekоlоgik оmillаr bo’lib ulаr uch guruhgа bo’lingаn: аbiоtik, biоtik vа аntrоpоgеn.</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Аbiоtik оmillаr</w:t>
      </w:r>
      <w:r w:rsidRPr="00100118">
        <w:rPr>
          <w:rFonts w:ascii="Times New Roman" w:hAnsi="Times New Roman"/>
          <w:sz w:val="22"/>
          <w:szCs w:val="22"/>
        </w:rPr>
        <w:t xml:space="preserve"> – nоtirik tаbiаtdаn tаshkil tоpgаn bo’lib uch guruhgа bo’lingаn. Iqlim оmillаri – quyosh enеrgiyasi, hаvо hаrоrаti, nаmlik, hаvо tеzligi, hаvо bоsimi vа bоshqаlаrdir, edаfik, tоpоgrаfik, kimyoviy</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b/>
          <w:bCs/>
          <w:sz w:val="22"/>
          <w:szCs w:val="22"/>
        </w:rPr>
        <w:tab/>
      </w:r>
      <w:r w:rsidRPr="00100118">
        <w:rPr>
          <w:rFonts w:ascii="Times New Roman" w:hAnsi="Times New Roman"/>
          <w:b/>
          <w:bCs/>
          <w:sz w:val="22"/>
          <w:szCs w:val="22"/>
          <w:u w:val="single"/>
        </w:rPr>
        <w:t>Kuyosh nuri</w:t>
      </w:r>
      <w:r w:rsidRPr="00100118">
        <w:rPr>
          <w:rFonts w:ascii="Times New Roman" w:hAnsi="Times New Roman"/>
          <w:sz w:val="22"/>
          <w:szCs w:val="22"/>
        </w:rPr>
        <w:t xml:space="preserve"> elеktrоmаgnik to’lqinlаr ko’rinishidа tushаdi. </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Nurlаrning spеktri biоlоgik tа’siri bo’yichа turlidir, ko’rinаdigаn nur (78%), infrа qizil nur (45%) vа ultrаbinаfshа nur (7%). </w:t>
      </w:r>
      <w:r w:rsidRPr="00100118">
        <w:rPr>
          <w:rFonts w:ascii="Times New Roman" w:hAnsi="Times New Roman"/>
          <w:sz w:val="22"/>
          <w:szCs w:val="22"/>
          <w:u w:val="single"/>
        </w:rPr>
        <w:t>Ko’rinаdigаn nurlаr</w:t>
      </w:r>
      <w:r w:rsidRPr="00100118">
        <w:rPr>
          <w:rFonts w:ascii="Times New Roman" w:hAnsi="Times New Roman"/>
          <w:sz w:val="22"/>
          <w:szCs w:val="22"/>
        </w:rPr>
        <w:t xml:space="preserve"> fоtоsintеz jаrаyonini аmаlgа оshirаdi, (хujаyrаlаrning) tаnаchаlаrning bo’linishigа – аjrаlishigа, o’simliklаrni o’sishi, ulаrni o’z vаqtidа gullаsh vа хоsilgа kirishigа tа’sir ko’rsаtаdi. Ko’pginа хаyvоnоt оlаmigа yorug’lik mаkоndа o’z yo’nаlishlаrini аniqlаshgа kеrаkli shаrоit yarаtаdi. Аmаldа хаmmа хаyvоnоt оlаmidа kunlik аktivlik ritmi mаvjud .</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Infrаqizil nurlаr issiqlik sifаtidа qаbul qilinаdi. Ultrаbinаfshа nurlаr fоtоsintеz jаrаyonidа qаtnаshаdi. </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Hаrоrаt to’g’ri – to’g’ri kuyosh enеrgiyasigа bоg’liq bo’lib, хаyotini rivоjlаnish chеgаrаlаrini bеlgilаydi (o’rtаchа 0 – 50</w:t>
      </w:r>
      <w:r w:rsidRPr="00100118">
        <w:rPr>
          <w:rFonts w:ascii="Times New Roman" w:hAnsi="Times New Roman"/>
          <w:sz w:val="22"/>
          <w:szCs w:val="22"/>
          <w:vertAlign w:val="superscript"/>
        </w:rPr>
        <w:t>0</w:t>
      </w:r>
      <w:r w:rsidRPr="00100118">
        <w:rPr>
          <w:rFonts w:ascii="Times New Roman" w:hAnsi="Times New Roman"/>
          <w:sz w:val="22"/>
          <w:szCs w:val="22"/>
        </w:rPr>
        <w:t>S).</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Nаmlik tirik оrgаnizmlаrgа – hаyot mаnbаidir. Nаmlik хujаyrа vа to’qimаlаr tаrkibidа bоr (m. Insоn оrgаnizmidа 80% gаchа suv). </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YUqоri nаmlik аtmоsfеrаdа yog’ingаrchilikkа оlib kеlаdi. Hаvо хаrаkаti vа uning tеzligining оshishi zаrаrli chiqindilаrning ko’chib yurishigа оlib kеlаdi.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Edаfik оmillаr</w:t>
      </w:r>
      <w:r w:rsidRPr="00100118">
        <w:rPr>
          <w:rFonts w:ascii="Times New Roman" w:hAnsi="Times New Roman"/>
          <w:sz w:val="22"/>
          <w:szCs w:val="22"/>
        </w:rPr>
        <w:t xml:space="preserve"> tuprоqning fizik – mехаnik хususiyatlаrini аniqlаydi vа tuprоqni mехаnik tаrkibini zichligini, nаmlikni tоrtishni, hаvоni kirishini bеlgilаydi. Tuprоq оrgаnizmini minеrаl оzuqа vа suv bilаn tа’minlаydi. Eng muхim хususiyati хоsildоrligidir, bu esа tuprоqning yuqоrigi gоrizоntidа – gumus sаtхini ko’pligigа bоg’liqdir.</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sz w:val="22"/>
          <w:szCs w:val="22"/>
          <w:u w:val="single"/>
        </w:rPr>
        <w:t>Kimyoviy оmillаr</w:t>
      </w:r>
      <w:r w:rsidRPr="00100118">
        <w:rPr>
          <w:rFonts w:ascii="Times New Roman" w:hAnsi="Times New Roman"/>
          <w:sz w:val="22"/>
          <w:szCs w:val="22"/>
        </w:rPr>
        <w:t xml:space="preserve"> – muhitdаgi kimyoviy kоmpоnеntlаrni vа аtmоsfеrаdаgi gаz tаrkibini, suvdаgi tuz tаrkibini, suv vа tuprоqdаgi kislоtаlikni o’z ichigа оlаdi.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Аtmоsfеrаning gаz tаrkibi tirik оrgаnizmlаrni yashаshi uchun birlаmchi o’rindа turаdi. Kislоrоd nаfаs оlishni vа оksidlаnish jаrаyonini tа’minlаydi.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Аzоt оrgаnizmdа оqsil mоddаlаrni tа’minlаshdа qаtnаshib, muhim – biоgеn elеmеnt rоlini bаjаrаdi. Is gаzi еr ustki qаtlаmidа hаrоrаtni sаqlаb qоlаdi, uning kаmchiligi fоtоsintеz jаrаyonini susаytirаdi, lеkin uning ko’p dаrаjаdаgi miqdоri o’simlikdа intоksikаtciyagа оlib kеlаdi. Suv хаvzаsidа yashоvchilаrgа suvning tuz tаrkibi, ya’ni kаrbоnаtlаrni, sulfаtlаrni, хlоridlаrni suvdаgi eritmаlаri judа muhim rоl o’ynаydi. CHuchuk vа tuzli suvdа yashаsh mumkin bo’lgаn turlаri judа chеklаngаn. Suv vа tuprоq kislоtаligi hаr – хildir, ulаr аsоsаn vоdоrоd kоntcеtrаtciyasigа bоg’liqdir. </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sz w:val="22"/>
          <w:szCs w:val="22"/>
          <w:u w:val="single"/>
        </w:rPr>
        <w:t>Biоtik оmillаr</w:t>
      </w:r>
      <w:r w:rsidRPr="00100118">
        <w:rPr>
          <w:rFonts w:ascii="Times New Roman" w:hAnsi="Times New Roman"/>
          <w:sz w:val="22"/>
          <w:szCs w:val="22"/>
        </w:rPr>
        <w:t>. Tirik mаvjudоtlаr tа’sirigа bоg’liq bir – biri tа’siri vа biоtik оmillаr 3 guruhgа bo’lingаn. Fitоgеn – muhitgа o’simliklаr tоmоnidаn оrgаnik mоddаni ishlаb chiqishini vа uning butun оrgаnizmlаrgа оzuqа аsоsi bo’lishidir. Zооgеn – хаyvоnоt оlаmidаgi аlоqаlаr. Mikrоbiоgеn – оddiy bаktеriya vа viruslаrning tirik оrgаnizmlаrgа tа’siri.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sz w:val="22"/>
          <w:szCs w:val="22"/>
          <w:u w:val="single"/>
        </w:rPr>
        <w:t>Аntrоpоgеn оmillаr</w:t>
      </w:r>
      <w:r w:rsidRPr="00100118">
        <w:rPr>
          <w:rFonts w:ascii="Times New Roman" w:hAnsi="Times New Roman"/>
          <w:sz w:val="22"/>
          <w:szCs w:val="22"/>
        </w:rPr>
        <w:t xml:space="preserve"> – оdаmlаrning to’g’ridаn to’g’ri tаbiаtgа tа’siridir.</w:t>
      </w:r>
    </w:p>
    <w:p w:rsidR="0046006A" w:rsidRPr="00100118" w:rsidRDefault="0046006A" w:rsidP="00C6621A">
      <w:pPr>
        <w:pStyle w:val="Heading2"/>
        <w:jc w:val="left"/>
        <w:rPr>
          <w:rFonts w:ascii="Times New Roman" w:hAnsi="Times New Roman"/>
          <w:b/>
          <w:sz w:val="22"/>
          <w:szCs w:val="22"/>
          <w:u w:val="none"/>
        </w:rPr>
      </w:pPr>
      <w:r w:rsidRPr="00100118">
        <w:rPr>
          <w:rFonts w:ascii="Times New Roman" w:hAnsi="Times New Roman"/>
          <w:sz w:val="22"/>
          <w:szCs w:val="22"/>
          <w:u w:val="none"/>
        </w:rPr>
        <w:tab/>
      </w:r>
      <w:r w:rsidRPr="00100118">
        <w:rPr>
          <w:rFonts w:ascii="Times New Roman" w:hAnsi="Times New Roman"/>
          <w:b/>
          <w:sz w:val="22"/>
          <w:szCs w:val="22"/>
          <w:u w:val="none"/>
        </w:rPr>
        <w:t>Ekоlоgik tizim.</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Ekоlоgik tizim</w:t>
      </w:r>
      <w:r w:rsidRPr="00100118">
        <w:rPr>
          <w:rFonts w:ascii="Times New Roman" w:hAnsi="Times New Roman"/>
          <w:sz w:val="22"/>
          <w:szCs w:val="22"/>
        </w:rPr>
        <w:t xml:space="preserve"> dеb bir – biri bilаn mа’lum qоnun аsоsidа birgа yashаyotgаn хаr turli оrgаnizmlаr to’plаmigа аytilаdi. </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Biоsfеrа</w:t>
      </w:r>
      <w:r w:rsidRPr="00100118">
        <w:rPr>
          <w:rFonts w:ascii="Times New Roman" w:hAnsi="Times New Roman"/>
          <w:sz w:val="22"/>
          <w:szCs w:val="22"/>
        </w:rPr>
        <w:t>. yuqоri sаtхdаgi ekоtizim bo’lib, Еrning tirik оrgаnizmlаr bоr qаttiq, suvli vа gаzsimоn qоbig’ini tаshkil qilаdi. Biоsfеrаni o’rgаnishgа аkаdеmik V. I. Vеrnаdskiy judа kаttа hissа qo’shdi, u biоsfеrаni evоlyutciya jаrаyonini o’rgаnib chiqdi. Ilmiy izlаnishlаr аsоsidа u biоsfеrа tаrkibini 3 bоsh kоmpоnеntgа аjrаtdi: ulаr tirik оrgаnizmlаr, biоgеn аlmаshinuvdа ishtirоk etuvchi minеrаl mоddаlаr, tirik mоddаlаrning fаоliyati mахsulоtlаri.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bCs/>
          <w:sz w:val="22"/>
          <w:szCs w:val="22"/>
          <w:u w:val="single"/>
        </w:rPr>
        <w:t>Biоgеоtcеnоzlаr</w:t>
      </w:r>
      <w:r w:rsidRPr="00100118">
        <w:rPr>
          <w:rFonts w:ascii="Times New Roman" w:hAnsi="Times New Roman"/>
          <w:sz w:val="22"/>
          <w:szCs w:val="22"/>
        </w:rPr>
        <w:t xml:space="preserve"> biоsfеrа tаrkibidа mаkrоsаtх ekоtizimlаr sifаtidа аlоhidа o’rin egаllаydi.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Еr shаridа biоgеоtcеnоzni tаqsimlаnishi yashаsh shаrоitigа bоg’liq, dunyodа quyidаgi аsоsiy biоgеоtcеnоzlаr bеlgilаngаn: dеngiz qirg’оqlаri, irmоqlаr vа dаryolаr, ko’l vа ko’lmаklаr, chuchuk suvli bоtqоqlаr, cho’llаr, tundrаlаr, mаysаzоr lаndshаftlаr, o’rmоnlаr. Biоgеоtcеnоz “mа’lum еr sаtхidаgi bir turli tаbiiy ko’rinishlаr – аtmоsfеrаning, tоg’ jinslаrining, gidrоlоgik shаrоitlаrning, o’simliklаrining, hаyvоnоt оlаmining, mikrооrgаnizmning vа tuprоq dunyosining umumiy birligigа” tushunilаdi. Bu birlikkа kоmpоnеntlаrni хаrаktеrli tа’siri, ulаrning strukturаlаri vа mа’lum turdаgi mоddаlаr аlmаshinuvi vа enеrgiyalаr kirаdi.    </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Biоgеоtcеnоzning аsоsiy хususiyati uning tаshkil etuvchilаrning o’zаrо bоg’liqligidir. Nоtirik tаbiаt kоmpоnеntlаri bir – birigа tа’sir ko’rsаtаdi (tuprоqdаn, suv sаtхidаn bug’lаngаn suv аtmоsfеrаning nаmligini оshirаdi, yog’ingаrchilik tuprоqni vа suv хаvzаlаrini suv bilаn to’ldirаdi, tuprоqni tаrkibi uning qаytаrish хususiyati bоg’liq, o’z nаvbаtidа u аtmоsfеrаning isishigа tа’sir ko’rsаtаdi vа bоshqаlаr). Tirik tаbiаt kоmpоnеntlаri hаm o’zаrо tа’siri yopiq tcikl shаklidа o’tаdi (tirik оrgаnizmlаr bir – birigа оvqаt sifаtidа yoki yashаsh muhiti sifаtidа yoki o’lim kеltirаdigаn оmildir, mikrооrgаnizmlаr kаsаllik tаrqаtuvchi vа bоshqаlаr). Tirik vа nоtirik оrgаnizmlаr kоmpоnеntlаri оrаsidа hаm аlmаshinuv sоdir bo’lаdi (tuprоq хаyvоnlаrning, o’simliklаrning vа mikrоblаrning yashаsh mаkоni hisоblаnаdi, аtmоsfеrа nаfаs оlish uchun kеrаk, tirik оrgаnizmlаr chiqindi qоldiqlаri minеrаlgа аylаnаdi vа хоkаzо.). Biоgеоtcеnоz sаtхidа mоddаlаrning аylаnish jаrаyoni vа biоsfеrаdаgi enеrgiya оqimi sоdir bo’lаdi.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 xml:space="preserve">Biоlоgiya fаnidа hаr qаndаy individlаr yig’indisi </w:t>
      </w:r>
      <w:r w:rsidRPr="00100118">
        <w:rPr>
          <w:rFonts w:ascii="Times New Roman" w:hAnsi="Times New Roman"/>
          <w:b/>
          <w:sz w:val="22"/>
          <w:szCs w:val="22"/>
          <w:u w:val="single"/>
        </w:rPr>
        <w:t>pоpulyatciya</w:t>
      </w:r>
      <w:r w:rsidRPr="00100118">
        <w:rPr>
          <w:rFonts w:ascii="Times New Roman" w:hAnsi="Times New Roman"/>
          <w:sz w:val="22"/>
          <w:szCs w:val="22"/>
        </w:rPr>
        <w:t xml:space="preserve"> (lоtin </w:t>
      </w:r>
      <w:r w:rsidRPr="00100118">
        <w:rPr>
          <w:rFonts w:ascii="Times New Roman" w:hAnsi="Times New Roman"/>
          <w:sz w:val="22"/>
          <w:szCs w:val="22"/>
          <w:lang w:val="en-US"/>
        </w:rPr>
        <w:t>populus</w:t>
      </w:r>
      <w:r w:rsidRPr="00100118">
        <w:rPr>
          <w:rFonts w:ascii="Times New Roman" w:hAnsi="Times New Roman"/>
          <w:sz w:val="22"/>
          <w:szCs w:val="22"/>
        </w:rPr>
        <w:t xml:space="preserve"> – «хаlq» so’zidаn kеlib chiqqаn) dеb tushunilаdi. Ekоlоgik nuqtаi nаzаridаn esа, mа’lum yashаsh jоyidа o’z mаvjudligini chеklаmаsdаn uzоq muddаt dаvоmidа tа’minlаy оlish vа erkin chаtishish qоbiliyatigа egа bo’lgаn turning individlаri guruhigа </w:t>
      </w:r>
      <w:r w:rsidRPr="00100118">
        <w:rPr>
          <w:rFonts w:ascii="Times New Roman" w:hAnsi="Times New Roman"/>
          <w:b/>
          <w:sz w:val="22"/>
          <w:szCs w:val="22"/>
          <w:u w:val="single"/>
        </w:rPr>
        <w:t>pоpulyatciya</w:t>
      </w:r>
      <w:r w:rsidRPr="00100118">
        <w:rPr>
          <w:rFonts w:ascii="Times New Roman" w:hAnsi="Times New Roman"/>
          <w:sz w:val="22"/>
          <w:szCs w:val="22"/>
        </w:rPr>
        <w:t xml:space="preserve"> dеyilаdi. Dеmаk pоpulyatciya guruhgа birlаshgаn individlаr yoki оrgаnizmlаr bo’lib, ulаr bir birlаri, shuningdеk, o’zlаri yashаydigаn muhit bilаn dоimо аlоqаdа bo’lаdilаr.</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Ekоlоgiyaning аsоsiy tushunchаlаridаn biri “Ekоlоgik uyadir”. Bu tushunchа оrgаnizm nimаlаrgа muхtоj bo’lishini, ya’ni bаrchа zаruriy shаrt – shаrоitlаr vа istе’mоl rеsurslаri, shuningdеk – аyni tur biоtik turkumdа qаndаy rоl o’ynаshi bоrаsidаgi umumiy ko’rsаtkichni ifоdаlаshgа оlib kеlаdi.</w:t>
      </w:r>
    </w:p>
    <w:p w:rsidR="0046006A" w:rsidRPr="00100118" w:rsidRDefault="0046006A" w:rsidP="00C6621A">
      <w:pPr>
        <w:suppressAutoHyphens/>
        <w:autoSpaceDE w:val="0"/>
        <w:autoSpaceDN w:val="0"/>
        <w:adjustRightInd w:val="0"/>
        <w:ind w:firstLine="528"/>
        <w:jc w:val="both"/>
        <w:rPr>
          <w:rFonts w:ascii="Times New Roman" w:hAnsi="Times New Roman"/>
          <w:sz w:val="22"/>
          <w:szCs w:val="22"/>
        </w:rPr>
      </w:pPr>
      <w:r w:rsidRPr="00100118">
        <w:rPr>
          <w:rFonts w:ascii="Times New Roman" w:hAnsi="Times New Roman"/>
          <w:b/>
          <w:sz w:val="22"/>
          <w:szCs w:val="22"/>
        </w:rPr>
        <w:tab/>
      </w:r>
      <w:r w:rsidRPr="00100118">
        <w:rPr>
          <w:rFonts w:ascii="Times New Roman" w:hAnsi="Times New Roman"/>
          <w:sz w:val="22"/>
          <w:szCs w:val="22"/>
        </w:rPr>
        <w:t>Ekоlоgik uya - u yoki bоshqа bir turning аtrоf muhit bilаn yoki o’zаrо enеrgiya o’zgаrishini ахbоrоt аlmаshinuvchi ya’ni yashаshini tа’minlоvchi аtrоf muhitning ko’plаb biоlоgik хаrаktеristikаlаri hаmdа fizik pаrаmеtrlаri yig’indisigа аytilаdi.</w:t>
      </w:r>
    </w:p>
    <w:p w:rsidR="0046006A" w:rsidRPr="00100118" w:rsidRDefault="0046006A" w:rsidP="00C6621A">
      <w:pPr>
        <w:suppressAutoHyphens/>
        <w:autoSpaceDE w:val="0"/>
        <w:autoSpaceDN w:val="0"/>
        <w:adjustRightInd w:val="0"/>
        <w:ind w:firstLine="528"/>
        <w:jc w:val="both"/>
        <w:rPr>
          <w:rFonts w:ascii="Times New Roman" w:hAnsi="Times New Roman"/>
          <w:sz w:val="22"/>
          <w:szCs w:val="22"/>
        </w:rPr>
      </w:pPr>
      <w:r w:rsidRPr="00100118">
        <w:rPr>
          <w:rFonts w:ascii="Times New Roman" w:hAnsi="Times New Roman"/>
          <w:sz w:val="22"/>
          <w:szCs w:val="22"/>
        </w:rPr>
        <w:t>Bu yig’indining eng kulаy оptimаl ko’rsаtkichlаri fundаmеntаl uya dеyilаdi.</w:t>
      </w:r>
    </w:p>
    <w:p w:rsidR="0046006A" w:rsidRPr="00100118" w:rsidRDefault="0046006A" w:rsidP="00C6621A">
      <w:pPr>
        <w:suppressAutoHyphens/>
        <w:autoSpaceDE w:val="0"/>
        <w:autoSpaceDN w:val="0"/>
        <w:adjustRightInd w:val="0"/>
        <w:ind w:firstLine="528"/>
        <w:jc w:val="both"/>
        <w:rPr>
          <w:rFonts w:ascii="Times New Roman" w:hAnsi="Times New Roman"/>
          <w:sz w:val="22"/>
          <w:szCs w:val="22"/>
        </w:rPr>
      </w:pPr>
      <w:r w:rsidRPr="00100118">
        <w:rPr>
          <w:rFonts w:ascii="Times New Roman" w:hAnsi="Times New Roman"/>
          <w:sz w:val="22"/>
          <w:szCs w:val="22"/>
        </w:rPr>
        <w:t>Ekоlоgik uyani оrgаnizmning аtrоf-muhit оmillаrigа vа bu оmillаr bаjаrilаdigаn jоygа qo’yilаdigаn tаlаblаrining yig’indisi dеyish mumkin.</w:t>
      </w:r>
    </w:p>
    <w:p w:rsidR="0046006A" w:rsidRPr="00100118" w:rsidRDefault="0046006A" w:rsidP="00C6621A">
      <w:pPr>
        <w:suppressAutoHyphens/>
        <w:autoSpaceDE w:val="0"/>
        <w:autoSpaceDN w:val="0"/>
        <w:adjustRightInd w:val="0"/>
        <w:ind w:firstLine="528"/>
        <w:jc w:val="both"/>
        <w:rPr>
          <w:rFonts w:ascii="Times New Roman" w:hAnsi="Times New Roman"/>
          <w:sz w:val="22"/>
          <w:szCs w:val="22"/>
        </w:rPr>
      </w:pPr>
      <w:r w:rsidRPr="00100118">
        <w:rPr>
          <w:rFonts w:ascii="Times New Roman" w:hAnsi="Times New Roman"/>
          <w:sz w:val="22"/>
          <w:szCs w:val="22"/>
        </w:rPr>
        <w:t xml:space="preserve">Ekоlоgik nuktаi nаzаridаn, tаbiаtni muhоfаzа qilish - еr yuzidа yashоvchi tirik оrgаnizmlаr ekоlоgik uyalаrini sаqlоvchi tаdbirlаr tizimidаn ibоrаt. </w:t>
      </w:r>
    </w:p>
    <w:p w:rsidR="0046006A" w:rsidRPr="00100118" w:rsidRDefault="0046006A" w:rsidP="00C6621A">
      <w:pPr>
        <w:tabs>
          <w:tab w:val="left" w:pos="0"/>
        </w:tabs>
        <w:rPr>
          <w:rFonts w:ascii="Times New Roman" w:hAnsi="Times New Roman"/>
          <w:sz w:val="22"/>
          <w:szCs w:val="22"/>
        </w:rPr>
      </w:pPr>
      <w:r w:rsidRPr="00100118">
        <w:rPr>
          <w:rFonts w:ascii="Times New Roman" w:hAnsi="Times New Roman"/>
          <w:b/>
          <w:sz w:val="22"/>
          <w:szCs w:val="22"/>
        </w:rPr>
        <w:tab/>
        <w:t>Аtrоf tаbiiy muhitning iflоslаnishi.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Hоzirgi dаvrdа Еr ekоtizimi аntrоpоgеn tа’sir nаtijаsidа hаr tоmоnlаmа o’zgаrdi. Insоn аtrоf muhitgа tа’sir qilib uni iflоslаntirmоqdа.</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Iflоslаnish ekоtizimgа biоgеоtcеnоz kiritilgаn ya’ni, uning хususiyatigа mutlоq tеskаri fizik, kimyoviy vа biоlоgik kоmpоnеntlаrni tаbiiy mе’yoridаn ko’pаyishidir, bu esа ekоtizimni buzаdi yoki uning hоsildоrligini kаmаytirаdi.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Iflоslаnishni tаrqаlishi bo’yichа iflоslаntiruvchilаr ko’chmаs vа ko’chmа mаnbаgа bo’linаdi.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Ko’chmаs mаnbа bir jоydа muqim o’rnаtilgаn оb’еkt mаsаlаn, sаnоаt kоrхоnаsi – suv isitgich tаrmоg’idаn yoki bоshqа uskunаdаn chiqаyotgаn iflоslаntiruvchilаr.</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Ko’chmа mаnbа nisbаtаn kаttа mаydоnlаrdа iflоslаnishgа оlib kеlаdi vа ulаr o’z jоyini o’zgаrtirish mumkin, mаsаlаn, аvtоmоbil.</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Dаvr (tcikl) bo’yichа iflоslаnish mаnbаi ikkаlа guruhdа hаm uzluksiz vа uzlukli bo’lishi mumkin.</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t>Аtrоf muhitni iflоslаntiruvchi mаnbаlаr kеlib chiqishi bo’yichа tаbiiy vа аntrоpоgеn bo’lаdi.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Iflоslаnish turlаri.</w:t>
      </w:r>
      <w:r w:rsidRPr="00100118">
        <w:rPr>
          <w:rFonts w:ascii="Times New Roman" w:hAnsi="Times New Roman"/>
          <w:sz w:val="22"/>
          <w:szCs w:val="22"/>
        </w:rPr>
        <w:t xml:space="preserve"> Iflоslаnish turlаri 4 – guruhgа bulingаn.</w:t>
      </w:r>
    </w:p>
    <w:p w:rsidR="0046006A" w:rsidRPr="00100118" w:rsidRDefault="0046006A" w:rsidP="00C6621A">
      <w:pPr>
        <w:tabs>
          <w:tab w:val="left" w:pos="0"/>
        </w:tabs>
        <w:rPr>
          <w:rFonts w:ascii="Times New Roman" w:hAnsi="Times New Roman"/>
          <w:sz w:val="22"/>
          <w:szCs w:val="22"/>
        </w:rPr>
      </w:pPr>
    </w:p>
    <w:p w:rsidR="0046006A" w:rsidRPr="00100118" w:rsidRDefault="0046006A" w:rsidP="00C6621A">
      <w:pPr>
        <w:tabs>
          <w:tab w:val="left" w:pos="0"/>
        </w:tabs>
        <w:jc w:val="center"/>
        <w:rPr>
          <w:rFonts w:ascii="Times New Roman" w:hAnsi="Times New Roman"/>
          <w:sz w:val="22"/>
          <w:szCs w:val="22"/>
        </w:rPr>
      </w:pP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Ingrаdiеnt iflоslаnish</w:t>
      </w:r>
      <w:r w:rsidRPr="00100118">
        <w:rPr>
          <w:rFonts w:ascii="Times New Roman" w:hAnsi="Times New Roman"/>
          <w:sz w:val="22"/>
          <w:szCs w:val="22"/>
        </w:rPr>
        <w:t xml:space="preserve"> – biоgеоtcеnоzgа аvаldаn tushmаgаn, undа bo’lmаgаn mоddаlаr, yoki undа judа hаm kichik miqdоrdа bo’lishi tufаyli pаydо bo’lаdi. Bu guruhning iflоslаnishi minеrаl vа оrgаnik mоddаlаrgа bo’linib o’rgаnilаdi. Аtrоf muhitgа tа’sir etib ulаr, uning mехаnik vа kimyoviy хususiyatlаrini o’zgаrtirаdi. Ingrаdiеnt iflоslаnishgа tоg’ kоnlаrini vа ishlаb chiqаrishning chiqindilаri, nеft, gаz, ko’mir kоnlаrining yonishidаn chiqаdigаn chiqindilаr, mаishiy chiqindilаr vа bоshqаlаr kirаdi.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Pаrаmеtrik iflоslаnish</w:t>
      </w:r>
      <w:r w:rsidRPr="00100118">
        <w:rPr>
          <w:rFonts w:ascii="Times New Roman" w:hAnsi="Times New Roman"/>
          <w:sz w:val="22"/>
          <w:szCs w:val="22"/>
        </w:rPr>
        <w:t xml:space="preserve"> – аtrоf muhitni fizik pаrаmеtrlаrini o’zgаrishini  ko’rsаtаdi. Ulаr muhitni tаbiiy muvоzаnаtigа tа’sir ko’rsаtib, tirik оrgаnizmni хаlоkаtli yoki diskоmfоrt хоlаtgа оlib kеlаdi. Ungа shоvqin, issiqlik,  elеktrоmаgnit vа rаdiаtciya nurlаnishi kаbi iflоslаnishlаr kirаdi.</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Biоtcеnоz iflоslаnish</w:t>
      </w:r>
      <w:r w:rsidRPr="00100118">
        <w:rPr>
          <w:rFonts w:ascii="Times New Roman" w:hAnsi="Times New Roman"/>
          <w:sz w:val="22"/>
          <w:szCs w:val="22"/>
        </w:rPr>
        <w:t xml:space="preserve"> – pоpulyatciyaning strukturаviy vа tаrkib o’zgаrishidir. Tirik mаvjudоtlаrning bеzоvtаlаnishigа bоg’liqdir vа bаliqlаrni – хаyvоnlаrni, kushlаrni оvlаsh vаqtidа intrоduktciya, (o’simliklаrni аvvаl o’smаgаn jоylаrgа mоslаshtirish) vа аklimаtizаtciya (оrgаnizmlаrning yangi iklimiy shаrоitlаrgа mоslаshishi) оmillаrgа bo’lingаn.</w:t>
      </w:r>
    </w:p>
    <w:p w:rsidR="0046006A" w:rsidRPr="00100118" w:rsidRDefault="0046006A" w:rsidP="00C6621A">
      <w:pPr>
        <w:tabs>
          <w:tab w:val="left" w:pos="0"/>
        </w:tabs>
        <w:jc w:val="both"/>
        <w:rPr>
          <w:rFonts w:ascii="Times New Roman" w:hAnsi="Times New Roman"/>
          <w:sz w:val="22"/>
          <w:szCs w:val="22"/>
        </w:rPr>
      </w:pPr>
      <w:r w:rsidRPr="00100118">
        <w:rPr>
          <w:rFonts w:ascii="Times New Roman" w:hAnsi="Times New Roman"/>
          <w:sz w:val="22"/>
          <w:szCs w:val="22"/>
        </w:rPr>
        <w:tab/>
      </w:r>
      <w:r w:rsidRPr="00100118">
        <w:rPr>
          <w:rFonts w:ascii="Times New Roman" w:hAnsi="Times New Roman"/>
          <w:b/>
          <w:sz w:val="22"/>
          <w:szCs w:val="22"/>
          <w:u w:val="single"/>
        </w:rPr>
        <w:t>Ijtimоiy – dеstruktiv iflоslаnish</w:t>
      </w:r>
      <w:r w:rsidRPr="00100118">
        <w:rPr>
          <w:rFonts w:ascii="Times New Roman" w:hAnsi="Times New Roman"/>
          <w:sz w:val="22"/>
          <w:szCs w:val="22"/>
        </w:rPr>
        <w:t xml:space="preserve"> – ekоtizimning tаbiiy rivоjlаnishigа хаlоqаtli tа’sir ko’rsаtishi (mаsаlаn, qоnlаrdа ish оlib bоrish, yo’l qurilish, еrlаrni quritish, tuprоq erоziyasi, yonginlаr vа bоshqаlаr).</w:t>
      </w:r>
    </w:p>
    <w:p w:rsidR="0046006A" w:rsidRPr="00C6621A" w:rsidRDefault="0046006A" w:rsidP="00C6621A">
      <w:pPr>
        <w:tabs>
          <w:tab w:val="left" w:pos="0"/>
        </w:tabs>
        <w:jc w:val="both"/>
        <w:rPr>
          <w:rFonts w:ascii="Times New Roman" w:hAnsi="Times New Roman"/>
          <w:b/>
          <w:sz w:val="22"/>
          <w:szCs w:val="22"/>
        </w:rPr>
      </w:pPr>
      <w:r w:rsidRPr="00100118">
        <w:rPr>
          <w:rFonts w:ascii="Times New Roman" w:hAnsi="Times New Roman"/>
          <w:b/>
          <w:sz w:val="22"/>
          <w:szCs w:val="22"/>
        </w:rPr>
        <w:tab/>
      </w:r>
    </w:p>
    <w:p w:rsidR="0046006A" w:rsidRPr="00100118" w:rsidRDefault="0046006A" w:rsidP="00C6621A">
      <w:pPr>
        <w:tabs>
          <w:tab w:val="left" w:pos="0"/>
        </w:tabs>
        <w:jc w:val="center"/>
        <w:rPr>
          <w:rFonts w:ascii="Times New Roman" w:hAnsi="Times New Roman"/>
          <w:b/>
          <w:sz w:val="22"/>
          <w:szCs w:val="22"/>
          <w:u w:val="single"/>
        </w:rPr>
      </w:pPr>
    </w:p>
    <w:p w:rsidR="0046006A" w:rsidRPr="00C6621A" w:rsidRDefault="0046006A" w:rsidP="00C6621A">
      <w:pPr>
        <w:tabs>
          <w:tab w:val="left" w:pos="0"/>
        </w:tabs>
        <w:jc w:val="center"/>
        <w:rPr>
          <w:rFonts w:ascii="Times New Roman" w:hAnsi="Times New Roman"/>
          <w:b/>
          <w:sz w:val="22"/>
          <w:szCs w:val="22"/>
        </w:rPr>
      </w:pPr>
    </w:p>
    <w:p w:rsidR="0046006A" w:rsidRDefault="0046006A"/>
    <w:sectPr w:rsidR="0046006A" w:rsidSect="007F4340">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Uzb Roman">
    <w:altName w:val="Times New Roman"/>
    <w:panose1 w:val="00000000000000000000"/>
    <w:charset w:val="CC"/>
    <w:family w:val="roman"/>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B804F2C"/>
    <w:lvl w:ilvl="0">
      <w:numFmt w:val="decimal"/>
      <w:lvlText w:val="*"/>
      <w:lvlJc w:val="left"/>
      <w:rPr>
        <w:rFonts w:cs="Times New Roman"/>
      </w:rPr>
    </w:lvl>
  </w:abstractNum>
  <w:abstractNum w:abstractNumId="1">
    <w:nsid w:val="005320E4"/>
    <w:multiLevelType w:val="hybridMultilevel"/>
    <w:tmpl w:val="9D5079B2"/>
    <w:lvl w:ilvl="0" w:tplc="33F0E916">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
    <w:nsid w:val="0E59293D"/>
    <w:multiLevelType w:val="hybridMultilevel"/>
    <w:tmpl w:val="9A30BEF4"/>
    <w:lvl w:ilvl="0" w:tplc="531EF7DC">
      <w:start w:val="1"/>
      <w:numFmt w:val="bullet"/>
      <w:lvlText w:val="-"/>
      <w:lvlJc w:val="left"/>
      <w:pPr>
        <w:tabs>
          <w:tab w:val="num" w:pos="0"/>
        </w:tabs>
        <w:ind w:left="170" w:hanging="170"/>
      </w:pPr>
      <w:rPr>
        <w:rFonts w:ascii="Times Uzb Roman" w:hAnsi="Times Uzb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66B3797"/>
    <w:multiLevelType w:val="hybridMultilevel"/>
    <w:tmpl w:val="004257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7246B1E"/>
    <w:multiLevelType w:val="hybridMultilevel"/>
    <w:tmpl w:val="333AC5F6"/>
    <w:lvl w:ilvl="0" w:tplc="14C2C8E0">
      <w:start w:val="1"/>
      <w:numFmt w:val="bullet"/>
      <w:lvlText w:val="-"/>
      <w:lvlJc w:val="left"/>
      <w:pPr>
        <w:tabs>
          <w:tab w:val="num" w:pos="170"/>
        </w:tabs>
        <w:ind w:left="227" w:hanging="227"/>
      </w:pPr>
      <w:rPr>
        <w:rFonts w:ascii="Times Uzb Roman" w:hAnsi="Times Uzb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9C014F1"/>
    <w:multiLevelType w:val="hybridMultilevel"/>
    <w:tmpl w:val="1A220C34"/>
    <w:lvl w:ilvl="0" w:tplc="531EF7DC">
      <w:start w:val="1"/>
      <w:numFmt w:val="bullet"/>
      <w:lvlText w:val="-"/>
      <w:lvlJc w:val="left"/>
      <w:pPr>
        <w:tabs>
          <w:tab w:val="num" w:pos="360"/>
        </w:tabs>
        <w:ind w:left="530" w:hanging="170"/>
      </w:pPr>
      <w:rPr>
        <w:rFonts w:ascii="Times Uzb Roman" w:hAnsi="Times Uzb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6F17E9"/>
    <w:multiLevelType w:val="hybridMultilevel"/>
    <w:tmpl w:val="0C36D998"/>
    <w:lvl w:ilvl="0" w:tplc="6B6685A8">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7">
    <w:nsid w:val="1BB22A70"/>
    <w:multiLevelType w:val="hybridMultilevel"/>
    <w:tmpl w:val="A970C38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FBC057E"/>
    <w:multiLevelType w:val="hybridMultilevel"/>
    <w:tmpl w:val="AEFEE0D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4A67F5B"/>
    <w:multiLevelType w:val="hybridMultilevel"/>
    <w:tmpl w:val="B94653FE"/>
    <w:lvl w:ilvl="0" w:tplc="1A860CB4">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0">
    <w:nsid w:val="36B02BED"/>
    <w:multiLevelType w:val="hybridMultilevel"/>
    <w:tmpl w:val="A0A0BD2E"/>
    <w:lvl w:ilvl="0" w:tplc="531EF7DC">
      <w:start w:val="1"/>
      <w:numFmt w:val="bullet"/>
      <w:lvlText w:val="-"/>
      <w:lvlJc w:val="left"/>
      <w:pPr>
        <w:tabs>
          <w:tab w:val="num" w:pos="0"/>
        </w:tabs>
        <w:ind w:left="170" w:hanging="170"/>
      </w:pPr>
      <w:rPr>
        <w:rFonts w:ascii="Times Uzb Roman" w:hAnsi="Times Uzb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86C5071"/>
    <w:multiLevelType w:val="hybridMultilevel"/>
    <w:tmpl w:val="67A49BD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2AB4E21"/>
    <w:multiLevelType w:val="hybridMultilevel"/>
    <w:tmpl w:val="53BCB0B8"/>
    <w:lvl w:ilvl="0" w:tplc="80B289FE">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3">
    <w:nsid w:val="44F11588"/>
    <w:multiLevelType w:val="hybridMultilevel"/>
    <w:tmpl w:val="F508ECBA"/>
    <w:lvl w:ilvl="0" w:tplc="04190011">
      <w:start w:val="1"/>
      <w:numFmt w:val="decimal"/>
      <w:lvlText w:val="%1)"/>
      <w:lvlJc w:val="left"/>
      <w:pPr>
        <w:tabs>
          <w:tab w:val="num" w:pos="720"/>
        </w:tabs>
        <w:ind w:left="720" w:hanging="360"/>
      </w:pPr>
      <w:rPr>
        <w:rFonts w:cs="Times New Roman" w:hint="default"/>
      </w:rPr>
    </w:lvl>
    <w:lvl w:ilvl="1" w:tplc="2BF0F10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DD935CB"/>
    <w:multiLevelType w:val="hybridMultilevel"/>
    <w:tmpl w:val="E4D2D71A"/>
    <w:lvl w:ilvl="0" w:tplc="531EF7DC">
      <w:start w:val="1"/>
      <w:numFmt w:val="bullet"/>
      <w:lvlText w:val="-"/>
      <w:lvlJc w:val="left"/>
      <w:pPr>
        <w:tabs>
          <w:tab w:val="num" w:pos="0"/>
        </w:tabs>
        <w:ind w:left="170" w:hanging="170"/>
      </w:pPr>
      <w:rPr>
        <w:rFonts w:ascii="Times Uzb Roman" w:hAnsi="Times Uzb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EE73508"/>
    <w:multiLevelType w:val="hybridMultilevel"/>
    <w:tmpl w:val="AB521756"/>
    <w:lvl w:ilvl="0" w:tplc="DFD22706">
      <w:start w:val="1"/>
      <w:numFmt w:val="decimal"/>
      <w:lvlText w:val="%1."/>
      <w:lvlJc w:val="left"/>
      <w:pPr>
        <w:tabs>
          <w:tab w:val="num" w:pos="360"/>
        </w:tabs>
        <w:ind w:left="360" w:hanging="360"/>
      </w:pPr>
      <w:rPr>
        <w:rFonts w:cs="Times New Roman" w:hint="default"/>
        <w:b/>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FA64FE8"/>
    <w:multiLevelType w:val="hybridMultilevel"/>
    <w:tmpl w:val="D60E59F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FB93E55"/>
    <w:multiLevelType w:val="hybridMultilevel"/>
    <w:tmpl w:val="048CBC1E"/>
    <w:lvl w:ilvl="0" w:tplc="7492805E">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8">
    <w:nsid w:val="530778A7"/>
    <w:multiLevelType w:val="hybridMultilevel"/>
    <w:tmpl w:val="CCB016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9EF5D7D"/>
    <w:multiLevelType w:val="hybridMultilevel"/>
    <w:tmpl w:val="7DB62EA8"/>
    <w:lvl w:ilvl="0" w:tplc="F4DAE22E">
      <w:start w:val="1"/>
      <w:numFmt w:val="decimal"/>
      <w:lvlText w:val="%1."/>
      <w:lvlJc w:val="left"/>
      <w:pPr>
        <w:tabs>
          <w:tab w:val="num" w:pos="420"/>
        </w:tabs>
        <w:ind w:left="420" w:hanging="360"/>
      </w:pPr>
      <w:rPr>
        <w:rFonts w:cs="Times New Roman" w:hint="default"/>
      </w:rPr>
    </w:lvl>
    <w:lvl w:ilvl="1" w:tplc="70DAD6FE">
      <w:start w:val="1"/>
      <w:numFmt w:val="decimal"/>
      <w:lvlText w:val="%2)"/>
      <w:lvlJc w:val="left"/>
      <w:pPr>
        <w:tabs>
          <w:tab w:val="num" w:pos="1140"/>
        </w:tabs>
        <w:ind w:left="1140" w:hanging="360"/>
      </w:pPr>
      <w:rPr>
        <w:rFonts w:cs="Times New Roman" w:hint="default"/>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0">
    <w:nsid w:val="5E4F51C8"/>
    <w:multiLevelType w:val="hybridMultilevel"/>
    <w:tmpl w:val="C9FA212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ECC0086"/>
    <w:multiLevelType w:val="hybridMultilevel"/>
    <w:tmpl w:val="AC746C40"/>
    <w:lvl w:ilvl="0" w:tplc="0419000F">
      <w:start w:val="1"/>
      <w:numFmt w:val="decimal"/>
      <w:lvlText w:val="%1."/>
      <w:lvlJc w:val="left"/>
      <w:pPr>
        <w:tabs>
          <w:tab w:val="num" w:pos="1500"/>
        </w:tabs>
        <w:ind w:left="1500" w:hanging="360"/>
      </w:pPr>
      <w:rPr>
        <w:rFonts w:cs="Times New Roman"/>
      </w:rPr>
    </w:lvl>
    <w:lvl w:ilvl="1" w:tplc="04190019" w:tentative="1">
      <w:start w:val="1"/>
      <w:numFmt w:val="lowerLetter"/>
      <w:lvlText w:val="%2."/>
      <w:lvlJc w:val="left"/>
      <w:pPr>
        <w:tabs>
          <w:tab w:val="num" w:pos="2220"/>
        </w:tabs>
        <w:ind w:left="2220" w:hanging="360"/>
      </w:pPr>
      <w:rPr>
        <w:rFonts w:cs="Times New Roman"/>
      </w:rPr>
    </w:lvl>
    <w:lvl w:ilvl="2" w:tplc="0419001B" w:tentative="1">
      <w:start w:val="1"/>
      <w:numFmt w:val="lowerRoman"/>
      <w:lvlText w:val="%3."/>
      <w:lvlJc w:val="right"/>
      <w:pPr>
        <w:tabs>
          <w:tab w:val="num" w:pos="2940"/>
        </w:tabs>
        <w:ind w:left="2940" w:hanging="180"/>
      </w:pPr>
      <w:rPr>
        <w:rFonts w:cs="Times New Roman"/>
      </w:rPr>
    </w:lvl>
    <w:lvl w:ilvl="3" w:tplc="0419000F" w:tentative="1">
      <w:start w:val="1"/>
      <w:numFmt w:val="decimal"/>
      <w:lvlText w:val="%4."/>
      <w:lvlJc w:val="left"/>
      <w:pPr>
        <w:tabs>
          <w:tab w:val="num" w:pos="3660"/>
        </w:tabs>
        <w:ind w:left="3660" w:hanging="360"/>
      </w:pPr>
      <w:rPr>
        <w:rFonts w:cs="Times New Roman"/>
      </w:rPr>
    </w:lvl>
    <w:lvl w:ilvl="4" w:tplc="04190019" w:tentative="1">
      <w:start w:val="1"/>
      <w:numFmt w:val="lowerLetter"/>
      <w:lvlText w:val="%5."/>
      <w:lvlJc w:val="left"/>
      <w:pPr>
        <w:tabs>
          <w:tab w:val="num" w:pos="4380"/>
        </w:tabs>
        <w:ind w:left="4380" w:hanging="360"/>
      </w:pPr>
      <w:rPr>
        <w:rFonts w:cs="Times New Roman"/>
      </w:rPr>
    </w:lvl>
    <w:lvl w:ilvl="5" w:tplc="0419001B" w:tentative="1">
      <w:start w:val="1"/>
      <w:numFmt w:val="lowerRoman"/>
      <w:lvlText w:val="%6."/>
      <w:lvlJc w:val="right"/>
      <w:pPr>
        <w:tabs>
          <w:tab w:val="num" w:pos="5100"/>
        </w:tabs>
        <w:ind w:left="5100" w:hanging="180"/>
      </w:pPr>
      <w:rPr>
        <w:rFonts w:cs="Times New Roman"/>
      </w:rPr>
    </w:lvl>
    <w:lvl w:ilvl="6" w:tplc="0419000F" w:tentative="1">
      <w:start w:val="1"/>
      <w:numFmt w:val="decimal"/>
      <w:lvlText w:val="%7."/>
      <w:lvlJc w:val="left"/>
      <w:pPr>
        <w:tabs>
          <w:tab w:val="num" w:pos="5820"/>
        </w:tabs>
        <w:ind w:left="5820" w:hanging="360"/>
      </w:pPr>
      <w:rPr>
        <w:rFonts w:cs="Times New Roman"/>
      </w:rPr>
    </w:lvl>
    <w:lvl w:ilvl="7" w:tplc="04190019" w:tentative="1">
      <w:start w:val="1"/>
      <w:numFmt w:val="lowerLetter"/>
      <w:lvlText w:val="%8."/>
      <w:lvlJc w:val="left"/>
      <w:pPr>
        <w:tabs>
          <w:tab w:val="num" w:pos="6540"/>
        </w:tabs>
        <w:ind w:left="6540" w:hanging="360"/>
      </w:pPr>
      <w:rPr>
        <w:rFonts w:cs="Times New Roman"/>
      </w:rPr>
    </w:lvl>
    <w:lvl w:ilvl="8" w:tplc="0419001B" w:tentative="1">
      <w:start w:val="1"/>
      <w:numFmt w:val="lowerRoman"/>
      <w:lvlText w:val="%9."/>
      <w:lvlJc w:val="right"/>
      <w:pPr>
        <w:tabs>
          <w:tab w:val="num" w:pos="7260"/>
        </w:tabs>
        <w:ind w:left="7260" w:hanging="180"/>
      </w:pPr>
      <w:rPr>
        <w:rFonts w:cs="Times New Roman"/>
      </w:rPr>
    </w:lvl>
  </w:abstractNum>
  <w:abstractNum w:abstractNumId="22">
    <w:nsid w:val="62A105C6"/>
    <w:multiLevelType w:val="hybridMultilevel"/>
    <w:tmpl w:val="39108F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37E159E"/>
    <w:multiLevelType w:val="hybridMultilevel"/>
    <w:tmpl w:val="C6A077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D0F254E"/>
    <w:multiLevelType w:val="hybridMultilevel"/>
    <w:tmpl w:val="C850322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31134CF"/>
    <w:multiLevelType w:val="hybridMultilevel"/>
    <w:tmpl w:val="35D0DD9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5866D1E"/>
    <w:multiLevelType w:val="hybridMultilevel"/>
    <w:tmpl w:val="3CD2B28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77C1671A"/>
    <w:multiLevelType w:val="hybridMultilevel"/>
    <w:tmpl w:val="A72855D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81E7667"/>
    <w:multiLevelType w:val="hybridMultilevel"/>
    <w:tmpl w:val="40AEDE66"/>
    <w:lvl w:ilvl="0" w:tplc="3DF68B7A">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9">
    <w:nsid w:val="7B431940"/>
    <w:multiLevelType w:val="hybridMultilevel"/>
    <w:tmpl w:val="1AD22CC8"/>
    <w:lvl w:ilvl="0" w:tplc="6B563BA2">
      <w:start w:val="1"/>
      <w:numFmt w:val="decimal"/>
      <w:lvlText w:val="%1."/>
      <w:lvlJc w:val="left"/>
      <w:pPr>
        <w:tabs>
          <w:tab w:val="num" w:pos="420"/>
        </w:tabs>
        <w:ind w:left="420" w:hanging="360"/>
      </w:pPr>
      <w:rPr>
        <w:rFonts w:cs="Times New Roman" w:hint="default"/>
      </w:rPr>
    </w:lvl>
    <w:lvl w:ilvl="1" w:tplc="0419000F">
      <w:start w:val="1"/>
      <w:numFmt w:val="decimal"/>
      <w:lvlText w:val="%2."/>
      <w:lvlJc w:val="left"/>
      <w:pPr>
        <w:tabs>
          <w:tab w:val="num" w:pos="1140"/>
        </w:tabs>
        <w:ind w:left="1140" w:hanging="360"/>
      </w:pPr>
      <w:rPr>
        <w:rFonts w:cs="Times New Roman" w:hint="default"/>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num w:numId="1">
    <w:abstractNumId w:val="25"/>
  </w:num>
  <w:num w:numId="2">
    <w:abstractNumId w:val="13"/>
  </w:num>
  <w:num w:numId="3">
    <w:abstractNumId w:val="17"/>
  </w:num>
  <w:num w:numId="4">
    <w:abstractNumId w:val="29"/>
  </w:num>
  <w:num w:numId="5">
    <w:abstractNumId w:val="19"/>
  </w:num>
  <w:num w:numId="6">
    <w:abstractNumId w:val="28"/>
  </w:num>
  <w:num w:numId="7">
    <w:abstractNumId w:val="6"/>
  </w:num>
  <w:num w:numId="8">
    <w:abstractNumId w:val="9"/>
  </w:num>
  <w:num w:numId="9">
    <w:abstractNumId w:val="26"/>
  </w:num>
  <w:num w:numId="10">
    <w:abstractNumId w:val="0"/>
    <w:lvlOverride w:ilvl="0">
      <w:lvl w:ilvl="0">
        <w:start w:val="1"/>
        <w:numFmt w:val="bullet"/>
        <w:lvlText w:val="-"/>
        <w:legacy w:legacy="1" w:legacySpace="0" w:legacyIndent="360"/>
        <w:lvlJc w:val="left"/>
        <w:pPr>
          <w:ind w:left="360" w:hanging="360"/>
        </w:pPr>
      </w:lvl>
    </w:lvlOverride>
  </w:num>
  <w:num w:numId="11">
    <w:abstractNumId w:val="4"/>
  </w:num>
  <w:num w:numId="12">
    <w:abstractNumId w:val="14"/>
  </w:num>
  <w:num w:numId="13">
    <w:abstractNumId w:val="7"/>
  </w:num>
  <w:num w:numId="14">
    <w:abstractNumId w:val="12"/>
  </w:num>
  <w:num w:numId="15">
    <w:abstractNumId w:val="1"/>
  </w:num>
  <w:num w:numId="16">
    <w:abstractNumId w:val="27"/>
  </w:num>
  <w:num w:numId="17">
    <w:abstractNumId w:val="16"/>
  </w:num>
  <w:num w:numId="18">
    <w:abstractNumId w:val="23"/>
  </w:num>
  <w:num w:numId="19">
    <w:abstractNumId w:val="3"/>
  </w:num>
  <w:num w:numId="20">
    <w:abstractNumId w:val="20"/>
  </w:num>
  <w:num w:numId="21">
    <w:abstractNumId w:val="5"/>
  </w:num>
  <w:num w:numId="22">
    <w:abstractNumId w:val="10"/>
  </w:num>
  <w:num w:numId="23">
    <w:abstractNumId w:val="2"/>
  </w:num>
  <w:num w:numId="24">
    <w:abstractNumId w:val="8"/>
  </w:num>
  <w:num w:numId="25">
    <w:abstractNumId w:val="22"/>
  </w:num>
  <w:num w:numId="26">
    <w:abstractNumId w:val="18"/>
  </w:num>
  <w:num w:numId="27">
    <w:abstractNumId w:val="11"/>
  </w:num>
  <w:num w:numId="28">
    <w:abstractNumId w:val="24"/>
  </w:num>
  <w:num w:numId="29">
    <w:abstractNumId w:val="21"/>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621A"/>
    <w:rsid w:val="00100118"/>
    <w:rsid w:val="0040103E"/>
    <w:rsid w:val="00414392"/>
    <w:rsid w:val="0046006A"/>
    <w:rsid w:val="006D59C3"/>
    <w:rsid w:val="007F4340"/>
    <w:rsid w:val="008A3772"/>
    <w:rsid w:val="00A6778F"/>
    <w:rsid w:val="00C6621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locked="1" w:semiHidden="0" w:uiPriority="0"/>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locked="1" w:semiHidden="0" w:uiPriority="0"/>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6621A"/>
    <w:rPr>
      <w:rFonts w:ascii="Times Uzb Roman" w:eastAsia="Times New Roman" w:hAnsi="Times Uzb Roman"/>
      <w:sz w:val="28"/>
      <w:szCs w:val="28"/>
      <w:lang w:val="ru-RU" w:eastAsia="ru-RU"/>
    </w:rPr>
  </w:style>
  <w:style w:type="paragraph" w:styleId="Heading1">
    <w:name w:val="heading 1"/>
    <w:basedOn w:val="Normal"/>
    <w:next w:val="Normal"/>
    <w:link w:val="Heading1Char"/>
    <w:uiPriority w:val="99"/>
    <w:qFormat/>
    <w:rsid w:val="00C6621A"/>
    <w:pPr>
      <w:keepNext/>
      <w:tabs>
        <w:tab w:val="left" w:pos="0"/>
      </w:tabs>
      <w:ind w:left="360"/>
      <w:jc w:val="center"/>
      <w:outlineLvl w:val="0"/>
    </w:pPr>
    <w:rPr>
      <w:sz w:val="36"/>
      <w:u w:val="single"/>
    </w:rPr>
  </w:style>
  <w:style w:type="paragraph" w:styleId="Heading2">
    <w:name w:val="heading 2"/>
    <w:basedOn w:val="Normal"/>
    <w:next w:val="Normal"/>
    <w:link w:val="Heading2Char"/>
    <w:uiPriority w:val="99"/>
    <w:qFormat/>
    <w:rsid w:val="00C6621A"/>
    <w:pPr>
      <w:keepNext/>
      <w:tabs>
        <w:tab w:val="left" w:pos="0"/>
      </w:tabs>
      <w:jc w:val="center"/>
      <w:outlineLvl w:val="1"/>
    </w:pPr>
    <w:rPr>
      <w:sz w:val="32"/>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6621A"/>
    <w:rPr>
      <w:rFonts w:ascii="Times Uzb Roman" w:hAnsi="Times Uzb Roman" w:cs="Times New Roman"/>
      <w:sz w:val="28"/>
      <w:szCs w:val="28"/>
      <w:u w:val="single"/>
      <w:lang w:val="ru-RU" w:eastAsia="ru-RU"/>
    </w:rPr>
  </w:style>
  <w:style w:type="character" w:customStyle="1" w:styleId="Heading2Char">
    <w:name w:val="Heading 2 Char"/>
    <w:basedOn w:val="DefaultParagraphFont"/>
    <w:link w:val="Heading2"/>
    <w:uiPriority w:val="99"/>
    <w:locked/>
    <w:rsid w:val="00C6621A"/>
    <w:rPr>
      <w:rFonts w:ascii="Times Uzb Roman" w:hAnsi="Times Uzb Roman" w:cs="Times New Roman"/>
      <w:sz w:val="28"/>
      <w:szCs w:val="28"/>
      <w:u w:val="single"/>
      <w:lang w:val="ru-RU" w:eastAsia="ru-RU"/>
    </w:rPr>
  </w:style>
  <w:style w:type="paragraph" w:styleId="BodyText">
    <w:name w:val="Body Text"/>
    <w:basedOn w:val="Normal"/>
    <w:link w:val="BodyTextChar"/>
    <w:uiPriority w:val="99"/>
    <w:rsid w:val="00C6621A"/>
    <w:pPr>
      <w:tabs>
        <w:tab w:val="left" w:pos="0"/>
      </w:tabs>
      <w:jc w:val="both"/>
    </w:pPr>
    <w:rPr>
      <w:sz w:val="36"/>
    </w:rPr>
  </w:style>
  <w:style w:type="character" w:customStyle="1" w:styleId="BodyTextChar">
    <w:name w:val="Body Text Char"/>
    <w:basedOn w:val="DefaultParagraphFont"/>
    <w:link w:val="BodyText"/>
    <w:uiPriority w:val="99"/>
    <w:locked/>
    <w:rsid w:val="00C6621A"/>
    <w:rPr>
      <w:rFonts w:ascii="Times Uzb Roman" w:hAnsi="Times Uzb Roman" w:cs="Times New Roman"/>
      <w:sz w:val="28"/>
      <w:szCs w:val="28"/>
      <w:lang w:val="ru-RU" w:eastAsia="ru-RU"/>
    </w:rPr>
  </w:style>
  <w:style w:type="paragraph" w:styleId="BodyText2">
    <w:name w:val="Body Text 2"/>
    <w:basedOn w:val="Normal"/>
    <w:link w:val="BodyText2Char"/>
    <w:uiPriority w:val="99"/>
    <w:rsid w:val="00C6621A"/>
    <w:pPr>
      <w:tabs>
        <w:tab w:val="left" w:pos="0"/>
      </w:tabs>
      <w:jc w:val="center"/>
    </w:pPr>
    <w:rPr>
      <w:b/>
      <w:bCs/>
      <w:sz w:val="36"/>
      <w:u w:val="single"/>
    </w:rPr>
  </w:style>
  <w:style w:type="character" w:customStyle="1" w:styleId="BodyText2Char">
    <w:name w:val="Body Text 2 Char"/>
    <w:basedOn w:val="DefaultParagraphFont"/>
    <w:link w:val="BodyText2"/>
    <w:uiPriority w:val="99"/>
    <w:locked/>
    <w:rsid w:val="00C6621A"/>
    <w:rPr>
      <w:rFonts w:ascii="Times Uzb Roman" w:hAnsi="Times Uzb Roman" w:cs="Times New Roman"/>
      <w:b/>
      <w:bCs/>
      <w:sz w:val="28"/>
      <w:szCs w:val="28"/>
      <w:u w:val="single"/>
      <w:lang w:val="ru-RU" w:eastAsia="ru-RU"/>
    </w:rPr>
  </w:style>
  <w:style w:type="paragraph" w:styleId="Header">
    <w:name w:val="header"/>
    <w:basedOn w:val="Normal"/>
    <w:link w:val="HeaderChar"/>
    <w:uiPriority w:val="99"/>
    <w:rsid w:val="00C6621A"/>
    <w:pPr>
      <w:tabs>
        <w:tab w:val="center" w:pos="4677"/>
        <w:tab w:val="right" w:pos="9355"/>
      </w:tabs>
    </w:pPr>
  </w:style>
  <w:style w:type="character" w:customStyle="1" w:styleId="HeaderChar">
    <w:name w:val="Header Char"/>
    <w:basedOn w:val="DefaultParagraphFont"/>
    <w:link w:val="Header"/>
    <w:uiPriority w:val="99"/>
    <w:locked/>
    <w:rsid w:val="00C6621A"/>
    <w:rPr>
      <w:rFonts w:ascii="Times Uzb Roman" w:hAnsi="Times Uzb Roman" w:cs="Times New Roman"/>
      <w:sz w:val="28"/>
      <w:szCs w:val="28"/>
      <w:lang w:val="ru-RU" w:eastAsia="ru-RU"/>
    </w:rPr>
  </w:style>
  <w:style w:type="character" w:styleId="PageNumber">
    <w:name w:val="page number"/>
    <w:basedOn w:val="DefaultParagraphFont"/>
    <w:uiPriority w:val="99"/>
    <w:rsid w:val="00C6621A"/>
    <w:rPr>
      <w:rFonts w:cs="Times New Roman"/>
    </w:rPr>
  </w:style>
  <w:style w:type="paragraph" w:styleId="BodyText3">
    <w:name w:val="Body Text 3"/>
    <w:basedOn w:val="Normal"/>
    <w:link w:val="BodyText3Char"/>
    <w:uiPriority w:val="99"/>
    <w:rsid w:val="00C6621A"/>
    <w:pPr>
      <w:jc w:val="center"/>
    </w:pPr>
  </w:style>
  <w:style w:type="character" w:customStyle="1" w:styleId="BodyText3Char">
    <w:name w:val="Body Text 3 Char"/>
    <w:basedOn w:val="DefaultParagraphFont"/>
    <w:link w:val="BodyText3"/>
    <w:uiPriority w:val="99"/>
    <w:locked/>
    <w:rsid w:val="00C6621A"/>
    <w:rPr>
      <w:rFonts w:ascii="Times Uzb Roman" w:hAnsi="Times Uzb Roman" w:cs="Times New Roman"/>
      <w:sz w:val="28"/>
      <w:szCs w:val="28"/>
      <w:lang w:val="ru-RU" w:eastAsia="ru-RU"/>
    </w:rPr>
  </w:style>
  <w:style w:type="paragraph" w:styleId="PlainText">
    <w:name w:val="Plain Text"/>
    <w:basedOn w:val="Normal"/>
    <w:link w:val="PlainTextChar"/>
    <w:uiPriority w:val="99"/>
    <w:rsid w:val="00C6621A"/>
    <w:rPr>
      <w:rFonts w:ascii="Courier New" w:hAnsi="Courier New" w:cs="Courier New"/>
      <w:sz w:val="20"/>
      <w:szCs w:val="20"/>
    </w:rPr>
  </w:style>
  <w:style w:type="character" w:customStyle="1" w:styleId="PlainTextChar">
    <w:name w:val="Plain Text Char"/>
    <w:basedOn w:val="DefaultParagraphFont"/>
    <w:link w:val="PlainText"/>
    <w:uiPriority w:val="99"/>
    <w:locked/>
    <w:rsid w:val="00C6621A"/>
    <w:rPr>
      <w:rFonts w:ascii="Courier New" w:hAnsi="Courier New" w:cs="Courier New"/>
      <w:sz w:val="20"/>
      <w:szCs w:val="20"/>
      <w:lang w:val="ru-RU" w:eastAsia="ru-RU"/>
    </w:rPr>
  </w:style>
  <w:style w:type="paragraph" w:customStyle="1" w:styleId="FR1">
    <w:name w:val="FR1"/>
    <w:uiPriority w:val="99"/>
    <w:rsid w:val="00C6621A"/>
    <w:pPr>
      <w:widowControl w:val="0"/>
      <w:autoSpaceDE w:val="0"/>
      <w:autoSpaceDN w:val="0"/>
      <w:adjustRightInd w:val="0"/>
      <w:spacing w:before="140"/>
      <w:jc w:val="right"/>
    </w:pPr>
    <w:rPr>
      <w:rFonts w:ascii="Arial" w:eastAsia="Times New Roman" w:hAnsi="Arial" w:cs="Arial"/>
      <w:i/>
      <w:iCs/>
      <w:sz w:val="16"/>
      <w:szCs w:val="16"/>
      <w:lang w:val="ru-RU" w:eastAsia="ru-RU"/>
    </w:rPr>
  </w:style>
  <w:style w:type="table" w:styleId="TableGrid">
    <w:name w:val="Table Grid"/>
    <w:basedOn w:val="TableNormal"/>
    <w:uiPriority w:val="99"/>
    <w:rsid w:val="00C6621A"/>
    <w:rPr>
      <w:rFonts w:ascii="Times New Roman" w:eastAsia="Times New Roman" w:hAnsi="Times New Roman"/>
      <w:sz w:val="20"/>
      <w:szCs w:val="20"/>
      <w:lang w:eastAsia="uz-Latn-U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бычный1"/>
    <w:uiPriority w:val="99"/>
    <w:rsid w:val="00C6621A"/>
    <w:rPr>
      <w:rFonts w:ascii="Times New Roman" w:eastAsia="Times New Roman" w:hAnsi="Times New Roman"/>
      <w:sz w:val="20"/>
      <w:szCs w:val="20"/>
      <w:lang w:val="ru-RU" w:eastAsia="ru-RU"/>
    </w:rPr>
  </w:style>
  <w:style w:type="paragraph" w:styleId="Footer">
    <w:name w:val="footer"/>
    <w:basedOn w:val="Normal"/>
    <w:link w:val="FooterChar"/>
    <w:uiPriority w:val="99"/>
    <w:rsid w:val="00C6621A"/>
    <w:pPr>
      <w:tabs>
        <w:tab w:val="center" w:pos="4677"/>
        <w:tab w:val="right" w:pos="9355"/>
      </w:tabs>
    </w:pPr>
  </w:style>
  <w:style w:type="character" w:customStyle="1" w:styleId="FooterChar">
    <w:name w:val="Footer Char"/>
    <w:basedOn w:val="DefaultParagraphFont"/>
    <w:link w:val="Footer"/>
    <w:uiPriority w:val="99"/>
    <w:locked/>
    <w:rsid w:val="00C6621A"/>
    <w:rPr>
      <w:rFonts w:ascii="Times Uzb Roman" w:hAnsi="Times Uzb Roman" w:cs="Times New Roman"/>
      <w:sz w:val="28"/>
      <w:szCs w:val="2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2010</Words>
  <Characters>11458</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Dilshod</cp:lastModifiedBy>
  <cp:revision>3</cp:revision>
  <dcterms:created xsi:type="dcterms:W3CDTF">2008-10-02T15:48:00Z</dcterms:created>
  <dcterms:modified xsi:type="dcterms:W3CDTF">2012-06-22T07:07:00Z</dcterms:modified>
</cp:coreProperties>
</file>